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5D67A" w14:textId="77777777" w:rsidR="00126B56" w:rsidRPr="006D205D" w:rsidRDefault="00C22AA9" w:rsidP="006D205D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8DAE74B" wp14:editId="40E7FCFE">
                <wp:simplePos x="0" y="0"/>
                <wp:positionH relativeFrom="column">
                  <wp:posOffset>983434</wp:posOffset>
                </wp:positionH>
                <wp:positionV relativeFrom="paragraph">
                  <wp:posOffset>-472349</wp:posOffset>
                </wp:positionV>
                <wp:extent cx="4713514" cy="250371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3514" cy="2503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DF5C1F" w14:textId="77777777" w:rsidR="00C22AA9" w:rsidRDefault="00C22AA9" w:rsidP="00C22AA9">
                            <w:pPr>
                              <w:pStyle w:val="Subtitle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highlight w:val="green"/>
                              </w:rPr>
                              <w:t xml:space="preserve">NB: RECOMMENDED TO SHARE EXTERNALLY </w:t>
                            </w:r>
                            <w:r w:rsidRPr="00B77605">
                              <w:rPr>
                                <w:sz w:val="24"/>
                                <w:highlight w:val="green"/>
                              </w:rPr>
                              <w:t xml:space="preserve">IN PDF </w:t>
                            </w:r>
                          </w:p>
                          <w:p w14:paraId="76DDF417" w14:textId="77777777" w:rsidR="00C22AA9" w:rsidRDefault="00C22A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7.45pt;margin-top:-37.2pt;width:371.15pt;height:19.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" fillcolor="white [3201]" stroked="f" strokeweight=".5pt">
                <v:textbox>
                  <w:txbxContent>
                    <w:p w:rsidR="00C22AA9" w:rsidRDefault="00C22AA9" w:rsidP="00C22AA9">
                      <w:pPr>
                        <w:pStyle w:val="Subtitle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  <w:highlight w:val="green"/>
                        </w:rPr>
                        <w:t xml:space="preserve">NB: RECOMMENDED TO SHARE EXTERNALLY </w:t>
                      </w:r>
                      <w:r w:rsidRPr="00B77605">
                        <w:rPr>
                          <w:sz w:val="24"/>
                          <w:highlight w:val="green"/>
                        </w:rPr>
                        <w:t xml:space="preserve">IN PDF </w:t>
                      </w:r>
                    </w:p>
                    <w:p w:rsidR="00C22AA9" w:rsidRDefault="00C22AA9"/>
                  </w:txbxContent>
                </v:textbox>
              </v:shape>
            </w:pict>
          </mc:Fallback>
        </mc:AlternateContent>
      </w:r>
      <w:r w:rsidR="0029033A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EE16076" wp14:editId="473E4D95">
                <wp:simplePos x="0" y="0"/>
                <wp:positionH relativeFrom="column">
                  <wp:posOffset>4472305</wp:posOffset>
                </wp:positionH>
                <wp:positionV relativeFrom="paragraph">
                  <wp:posOffset>-127635</wp:posOffset>
                </wp:positionV>
                <wp:extent cx="2415540" cy="56388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540" cy="563880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57A65" id="Rectangle 4" o:spid="_x0000_s1026" style="position:absolute;margin-left:352.15pt;margin-top:-10.05pt;width:190.2pt;height:444pt;z-index:25165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" fillcolor="windowText" stroked="f" strokeweight="1pt">
                <v:textbox inset="0,0,0,0"/>
              </v:rect>
            </w:pict>
          </mc:Fallback>
        </mc:AlternateContent>
      </w:r>
      <w:r w:rsidR="003908CD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C33283E" wp14:editId="119BA792">
                <wp:simplePos x="0" y="0"/>
                <wp:positionH relativeFrom="column">
                  <wp:posOffset>-204108</wp:posOffset>
                </wp:positionH>
                <wp:positionV relativeFrom="paragraph">
                  <wp:posOffset>-742950</wp:posOffset>
                </wp:positionV>
                <wp:extent cx="1872000" cy="144000"/>
                <wp:effectExtent l="0" t="0" r="7620" b="889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00" cy="14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0BF952" w14:textId="77777777" w:rsidR="003908CD" w:rsidRPr="003908CD" w:rsidRDefault="003908CD" w:rsidP="003908CD">
                            <w:pPr>
                              <w:pStyle w:val="CopyrightCredit"/>
                            </w:pPr>
                            <w:r w:rsidRPr="003908CD">
                              <w:t>Copyright Credit © Copyright owner / WWF-</w:t>
                            </w:r>
                          </w:p>
                          <w:p w14:paraId="12687B2F" w14:textId="77777777" w:rsidR="003908CD" w:rsidRDefault="003908CD" w:rsidP="003908CD"/>
                        </w:txbxContent>
                      </wps:txbx>
                      <wps:bodyPr rot="0" spcFirstLastPara="0" vertOverflow="overflow" horzOverflow="overflow" vert="horz" wrap="square" lIns="54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AC54E" id="Text Box 11" o:spid="_x0000_s1027" type="#_x0000_t202" style="position:absolute;margin-left:-16.05pt;margin-top:-58.5pt;width:147.4pt;height:11.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" filled="f" stroked="f" strokeweight=".5pt">
                <v:textbox inset="1.5mm,0,0,0">
                  <w:txbxContent>
                    <w:p w:rsidR="003908CD" w:rsidRPr="003908CD" w:rsidRDefault="003908CD" w:rsidP="003908CD">
                      <w:pPr>
                        <w:pStyle w:val="CopyrightCredit"/>
                      </w:pPr>
                      <w:r w:rsidRPr="003908CD">
                        <w:t>Copyright Credit © Copyright owner / WWF-</w:t>
                      </w:r>
                    </w:p>
                    <w:p w:rsidR="003908CD" w:rsidRDefault="003908CD" w:rsidP="003908CD"/>
                  </w:txbxContent>
                </v:textbox>
              </v:shape>
            </w:pict>
          </mc:Fallback>
        </mc:AlternateContent>
      </w:r>
      <w:r w:rsidR="00822DC7">
        <w:rPr>
          <w:noProof/>
        </w:rPr>
        <w:drawing>
          <wp:anchor distT="0" distB="0" distL="114300" distR="114300" simplePos="0" relativeHeight="251662848" behindDoc="1" locked="0" layoutInCell="1" allowOverlap="1" wp14:anchorId="1B7845BD" wp14:editId="701811E3">
            <wp:simplePos x="0" y="0"/>
            <wp:positionH relativeFrom="page">
              <wp:posOffset>219740</wp:posOffset>
            </wp:positionH>
            <wp:positionV relativeFrom="page">
              <wp:posOffset>219500</wp:posOffset>
            </wp:positionV>
            <wp:extent cx="7117080" cy="3342485"/>
            <wp:effectExtent l="0" t="0" r="0" b="0"/>
            <wp:wrapNone/>
            <wp:docPr id="14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7080" cy="334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0C69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6733470" wp14:editId="6CAF9A01">
                <wp:simplePos x="0" y="0"/>
                <wp:positionH relativeFrom="column">
                  <wp:posOffset>1905</wp:posOffset>
                </wp:positionH>
                <wp:positionV relativeFrom="paragraph">
                  <wp:posOffset>-4062095</wp:posOffset>
                </wp:positionV>
                <wp:extent cx="896400" cy="1145540"/>
                <wp:effectExtent l="0" t="0" r="571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400" cy="1145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D90E1" id="Rectangle 8" o:spid="_x0000_s1026" style="position:absolute;margin-left:.15pt;margin-top:-319.85pt;width:70.6pt;height:90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" fillcolor="white [3212]" stroked="f" strokeweight="1pt"/>
            </w:pict>
          </mc:Fallback>
        </mc:AlternateContent>
      </w:r>
      <w:r w:rsidR="00127220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7B41918" wp14:editId="43336398">
                <wp:simplePos x="0" y="0"/>
                <wp:positionH relativeFrom="column">
                  <wp:posOffset>4699000</wp:posOffset>
                </wp:positionH>
                <wp:positionV relativeFrom="paragraph">
                  <wp:posOffset>93980</wp:posOffset>
                </wp:positionV>
                <wp:extent cx="2003425" cy="515302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3425" cy="5153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A9B141" w14:textId="77777777" w:rsidR="009E10A9" w:rsidRPr="009E10A9" w:rsidRDefault="00FD7087" w:rsidP="009E10A9">
                            <w:pPr>
                              <w:pStyle w:val="Pull-OutHeader"/>
                            </w:pPr>
                            <w:r w:rsidRPr="009E10A9">
                              <w:t>PULL-OU</w:t>
                            </w:r>
                            <w:r>
                              <w:t>T</w:t>
                            </w:r>
                            <w:r w:rsidRPr="009E10A9">
                              <w:t xml:space="preserve"> HEADER STYLE </w:t>
                            </w:r>
                            <w:r>
                              <w:br/>
                            </w:r>
                            <w:r w:rsidRPr="009E10A9">
                              <w:t>AN TEMACERE RE</w:t>
                            </w:r>
                            <w:r w:rsidR="007C3968" w:rsidRPr="009E10A9">
                              <w:t xml:space="preserve"> ACEPERI CENATIEM NONFITIUM INT CON </w:t>
                            </w:r>
                          </w:p>
                          <w:p w14:paraId="3201DF0F" w14:textId="77777777" w:rsidR="009E10A9" w:rsidRPr="00D812E0" w:rsidRDefault="005111E2" w:rsidP="00D812E0">
                            <w:pPr>
                              <w:pStyle w:val="BulletsWhite"/>
                            </w:pPr>
                            <w:r>
                              <w:t xml:space="preserve">Bullets White style </w:t>
                            </w:r>
                            <w:proofErr w:type="gramStart"/>
                            <w:r w:rsidR="009E10A9" w:rsidRPr="00D812E0">
                              <w:t>An</w:t>
                            </w:r>
                            <w:proofErr w:type="gram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temacere</w:t>
                            </w:r>
                            <w:proofErr w:type="spellEnd"/>
                            <w:r w:rsidR="009E10A9" w:rsidRPr="00D812E0">
                              <w:t xml:space="preserve"> re </w:t>
                            </w:r>
                            <w:proofErr w:type="spellStart"/>
                            <w:r w:rsidR="009E10A9" w:rsidRPr="00D812E0">
                              <w:t>aceperi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cenatiem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nonfitium</w:t>
                            </w:r>
                            <w:proofErr w:type="spellEnd"/>
                            <w:r w:rsidR="009E10A9" w:rsidRPr="00D812E0">
                              <w:t xml:space="preserve"> int, que </w:t>
                            </w:r>
                            <w:proofErr w:type="spellStart"/>
                            <w:r w:rsidR="009E10A9" w:rsidRPr="00D812E0">
                              <w:t>inatil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hicipicaedi</w:t>
                            </w:r>
                            <w:proofErr w:type="spellEnd"/>
                            <w:r w:rsidR="009E10A9" w:rsidRPr="00D812E0">
                              <w:t xml:space="preserve">, con </w:t>
                            </w:r>
                            <w:proofErr w:type="spellStart"/>
                            <w:r w:rsidR="009E10A9" w:rsidRPr="00D812E0">
                              <w:t>virit</w:t>
                            </w:r>
                            <w:proofErr w:type="spellEnd"/>
                            <w:r w:rsidR="009E10A9" w:rsidRPr="00D812E0">
                              <w:t xml:space="preserve"> L. </w:t>
                            </w:r>
                            <w:proofErr w:type="spellStart"/>
                            <w:r w:rsidR="00E77903" w:rsidRPr="00D812E0">
                              <w:t>nontra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Sercenderum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postrum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vil</w:t>
                            </w:r>
                            <w:proofErr w:type="spellEnd"/>
                            <w:r w:rsidR="00E77903" w:rsidRPr="00D812E0">
                              <w:t xml:space="preserve"> hic vit; </w:t>
                            </w:r>
                            <w:proofErr w:type="spellStart"/>
                            <w:r w:rsidR="00E77903" w:rsidRPr="00D812E0">
                              <w:t>nont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Nostorum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erebesse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cus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vere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tus</w:t>
                            </w:r>
                            <w:proofErr w:type="spellEnd"/>
                            <w:r w:rsidR="00E77903" w:rsidRPr="00E77903">
                              <w:t xml:space="preserve"> </w:t>
                            </w:r>
                            <w:proofErr w:type="spellStart"/>
                            <w:r w:rsidR="00E77903" w:rsidRPr="00D812E0">
                              <w:t>nontra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Sercenderum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postrum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vil</w:t>
                            </w:r>
                            <w:proofErr w:type="spellEnd"/>
                            <w:r w:rsidR="00E77903" w:rsidRPr="00D812E0">
                              <w:t xml:space="preserve"> hic vit; </w:t>
                            </w:r>
                            <w:proofErr w:type="spellStart"/>
                            <w:r w:rsidR="00E77903" w:rsidRPr="00D812E0">
                              <w:t>nont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Nostorum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erebesse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cus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vere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tus</w:t>
                            </w:r>
                            <w:proofErr w:type="spellEnd"/>
                          </w:p>
                          <w:p w14:paraId="0CD71121" w14:textId="77777777" w:rsidR="009E10A9" w:rsidRPr="00D812E0" w:rsidRDefault="005111E2" w:rsidP="00D812E0">
                            <w:pPr>
                              <w:pStyle w:val="BulletsWhite"/>
                            </w:pPr>
                            <w:r w:rsidRPr="005111E2">
                              <w:rPr>
                                <w:rStyle w:val="Bold"/>
                              </w:rPr>
                              <w:t xml:space="preserve">Bold character style </w:t>
                            </w:r>
                            <w:proofErr w:type="spellStart"/>
                            <w:r w:rsidR="009E10A9" w:rsidRPr="00D812E0">
                              <w:t>Esultor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turnum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noruninum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ocres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Nihilius</w:t>
                            </w:r>
                            <w:proofErr w:type="spellEnd"/>
                            <w:r w:rsidR="009E10A9" w:rsidRPr="00D812E0">
                              <w:t xml:space="preserve"> se </w:t>
                            </w:r>
                            <w:proofErr w:type="spellStart"/>
                            <w:r w:rsidR="009E10A9" w:rsidRPr="00D812E0">
                              <w:t>avo</w:t>
                            </w:r>
                            <w:proofErr w:type="spellEnd"/>
                            <w:r w:rsidR="009E10A9" w:rsidRPr="00D812E0">
                              <w:t xml:space="preserve">, qua </w:t>
                            </w:r>
                            <w:proofErr w:type="spellStart"/>
                            <w:r w:rsidR="009E10A9" w:rsidRPr="00D812E0">
                              <w:t>nontra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Sercenderum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postrum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vil</w:t>
                            </w:r>
                            <w:proofErr w:type="spellEnd"/>
                            <w:r w:rsidR="009E10A9" w:rsidRPr="00D812E0">
                              <w:t xml:space="preserve"> hic vit; </w:t>
                            </w:r>
                            <w:proofErr w:type="spellStart"/>
                            <w:r w:rsidR="009E10A9" w:rsidRPr="00D812E0">
                              <w:t>nont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Nostorum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erebesse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cus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vere</w:t>
                            </w:r>
                            <w:proofErr w:type="spellEnd"/>
                            <w:r w:rsidR="009E10A9" w:rsidRPr="00D812E0">
                              <w:t xml:space="preserve"> </w:t>
                            </w:r>
                            <w:proofErr w:type="spellStart"/>
                            <w:r w:rsidR="009E10A9" w:rsidRPr="00D812E0">
                              <w:t>tus</w:t>
                            </w:r>
                            <w:proofErr w:type="spellEnd"/>
                            <w:r w:rsidR="009E10A9" w:rsidRPr="00D812E0">
                              <w:t xml:space="preserve"> bone </w:t>
                            </w:r>
                            <w:proofErr w:type="spellStart"/>
                            <w:r w:rsidR="009E10A9" w:rsidRPr="00D812E0">
                              <w:t>eo</w:t>
                            </w:r>
                            <w:proofErr w:type="spellEnd"/>
                            <w:r w:rsidR="009E10A9" w:rsidRPr="00D812E0">
                              <w:t xml:space="preserve">, </w:t>
                            </w:r>
                            <w:proofErr w:type="spellStart"/>
                            <w:r w:rsidR="009E10A9" w:rsidRPr="00D812E0">
                              <w:t>quissilius</w:t>
                            </w:r>
                            <w:proofErr w:type="spellEnd"/>
                            <w:r w:rsidR="009E10A9" w:rsidRPr="00D812E0">
                              <w:t xml:space="preserve">; </w:t>
                            </w:r>
                            <w:proofErr w:type="spellStart"/>
                            <w:r w:rsidR="009E10A9" w:rsidRPr="00D812E0">
                              <w:t>essulabis</w:t>
                            </w:r>
                            <w:proofErr w:type="spellEnd"/>
                            <w:r w:rsidR="009E10A9" w:rsidRPr="00D812E0">
                              <w:t xml:space="preserve">, </w:t>
                            </w:r>
                            <w:proofErr w:type="spellStart"/>
                            <w:r w:rsidR="009E10A9" w:rsidRPr="00D812E0">
                              <w:t>moriti</w:t>
                            </w:r>
                            <w:proofErr w:type="spellEnd"/>
                            <w:r w:rsidR="009E10A9" w:rsidRPr="00D812E0">
                              <w:t xml:space="preserve">, </w:t>
                            </w:r>
                            <w:proofErr w:type="spellStart"/>
                            <w:r w:rsidR="00E77903" w:rsidRPr="00D812E0">
                              <w:t>nontra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Sercenderum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postrum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vil</w:t>
                            </w:r>
                            <w:proofErr w:type="spellEnd"/>
                            <w:r w:rsidR="00E77903" w:rsidRPr="00D812E0">
                              <w:t xml:space="preserve"> hic vit; </w:t>
                            </w:r>
                            <w:proofErr w:type="spellStart"/>
                            <w:r w:rsidR="00E77903" w:rsidRPr="00D812E0">
                              <w:t>nont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Nostorum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erebesse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cus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vere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tus</w:t>
                            </w:r>
                            <w:proofErr w:type="spellEnd"/>
                          </w:p>
                          <w:p w14:paraId="31B8C7D3" w14:textId="77777777" w:rsidR="009E10A9" w:rsidRPr="00D812E0" w:rsidRDefault="009E10A9" w:rsidP="00D812E0">
                            <w:pPr>
                              <w:pStyle w:val="BulletsWhite"/>
                            </w:pPr>
                            <w:proofErr w:type="spellStart"/>
                            <w:r w:rsidRPr="00D812E0">
                              <w:t>Catis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pos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nequit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intraciis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halicae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nonsimunc</w:t>
                            </w:r>
                            <w:proofErr w:type="spellEnd"/>
                            <w:r w:rsidRPr="00D812E0">
                              <w:t xml:space="preserve"> tri </w:t>
                            </w:r>
                            <w:proofErr w:type="spellStart"/>
                            <w:r w:rsidRPr="00D812E0">
                              <w:t>porei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senihiliisul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vo</w:t>
                            </w:r>
                            <w:proofErr w:type="spellEnd"/>
                            <w:r w:rsidRPr="00D812E0">
                              <w:t xml:space="preserve">, </w:t>
                            </w:r>
                            <w:proofErr w:type="spellStart"/>
                            <w:r w:rsidRPr="00D812E0">
                              <w:t>quam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postro</w:t>
                            </w:r>
                            <w:proofErr w:type="spellEnd"/>
                            <w:r w:rsidRPr="00D812E0">
                              <w:t xml:space="preserve">, </w:t>
                            </w:r>
                            <w:proofErr w:type="spellStart"/>
                            <w:r w:rsidRPr="00D812E0">
                              <w:t>nordien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tiaequas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musquem</w:t>
                            </w:r>
                            <w:proofErr w:type="spellEnd"/>
                            <w:r w:rsidRPr="00D812E0">
                              <w:t xml:space="preserve"> te </w:t>
                            </w:r>
                            <w:proofErr w:type="spellStart"/>
                            <w:r w:rsidRPr="00D812E0">
                              <w:t>vissa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ocatam</w:t>
                            </w:r>
                            <w:proofErr w:type="spellEnd"/>
                            <w:r w:rsidRPr="00D812E0">
                              <w:t xml:space="preserve"> </w:t>
                            </w:r>
                            <w:proofErr w:type="spellStart"/>
                            <w:r w:rsidRPr="00D812E0">
                              <w:t>publin</w:t>
                            </w:r>
                            <w:proofErr w:type="spellEnd"/>
                            <w:r w:rsidRPr="00D812E0">
                              <w:t xml:space="preserve"> vi</w:t>
                            </w:r>
                            <w:r w:rsidR="00E77903" w:rsidRPr="00E77903">
                              <w:t xml:space="preserve"> </w:t>
                            </w:r>
                            <w:proofErr w:type="spellStart"/>
                            <w:r w:rsidR="00E77903" w:rsidRPr="00D812E0">
                              <w:t>nontra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Sercenderum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postrum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vil</w:t>
                            </w:r>
                            <w:proofErr w:type="spellEnd"/>
                            <w:r w:rsidR="00E77903" w:rsidRPr="00D812E0">
                              <w:t xml:space="preserve"> hic vit; </w:t>
                            </w:r>
                            <w:proofErr w:type="spellStart"/>
                            <w:r w:rsidR="00E77903" w:rsidRPr="00D812E0">
                              <w:t>nont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Nostorum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erebesse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cus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vere</w:t>
                            </w:r>
                            <w:proofErr w:type="spellEnd"/>
                            <w:r w:rsidR="00E77903" w:rsidRPr="00D812E0">
                              <w:t xml:space="preserve"> </w:t>
                            </w:r>
                            <w:proofErr w:type="spellStart"/>
                            <w:r w:rsidR="00E77903" w:rsidRPr="00D812E0">
                              <w:t>tus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370pt;margin-top:7.4pt;width:157.75pt;height:405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" filled="f" stroked="f" strokeweight=".5pt">
                <v:textbox inset="0,0,0,0">
                  <w:txbxContent>
                    <w:p w:rsidR="009E10A9" w:rsidRPr="009E10A9" w:rsidRDefault="00FD7087" w:rsidP="009E10A9">
                      <w:pPr>
                        <w:pStyle w:val="Pull-OutHeader"/>
                      </w:pPr>
                      <w:r w:rsidRPr="009E10A9">
                        <w:t>PULL-OU</w:t>
                      </w:r>
                      <w:r>
                        <w:t>T</w:t>
                      </w:r>
                      <w:r w:rsidRPr="009E10A9">
                        <w:t xml:space="preserve"> HEADER STYLE </w:t>
                      </w:r>
                      <w:r>
                        <w:br/>
                      </w:r>
                      <w:r w:rsidRPr="009E10A9">
                        <w:t>AN TEMACERE RE</w:t>
                      </w:r>
                      <w:r w:rsidR="007C3968" w:rsidRPr="009E10A9">
                        <w:t xml:space="preserve"> ACEPERI CENATIEM NONFITIUM INT CON </w:t>
                      </w:r>
                    </w:p>
                    <w:p w:rsidR="009E10A9" w:rsidRPr="00D812E0" w:rsidRDefault="005111E2" w:rsidP="00D812E0">
                      <w:pPr>
                        <w:pStyle w:val="BulletsWhite"/>
                      </w:pPr>
                      <w:r>
                        <w:t xml:space="preserve">Bullets White style </w:t>
                      </w:r>
                      <w:proofErr w:type="gramStart"/>
                      <w:r w:rsidR="009E10A9" w:rsidRPr="00D812E0">
                        <w:t>An</w:t>
                      </w:r>
                      <w:proofErr w:type="gram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temacere</w:t>
                      </w:r>
                      <w:proofErr w:type="spellEnd"/>
                      <w:r w:rsidR="009E10A9" w:rsidRPr="00D812E0">
                        <w:t xml:space="preserve"> re </w:t>
                      </w:r>
                      <w:proofErr w:type="spellStart"/>
                      <w:r w:rsidR="009E10A9" w:rsidRPr="00D812E0">
                        <w:t>aceperi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cenatiem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nonfitium</w:t>
                      </w:r>
                      <w:proofErr w:type="spellEnd"/>
                      <w:r w:rsidR="009E10A9" w:rsidRPr="00D812E0">
                        <w:t xml:space="preserve"> int, que </w:t>
                      </w:r>
                      <w:proofErr w:type="spellStart"/>
                      <w:r w:rsidR="009E10A9" w:rsidRPr="00D812E0">
                        <w:t>inatil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hicipicaedi</w:t>
                      </w:r>
                      <w:proofErr w:type="spellEnd"/>
                      <w:r w:rsidR="009E10A9" w:rsidRPr="00D812E0">
                        <w:t xml:space="preserve">, con </w:t>
                      </w:r>
                      <w:proofErr w:type="spellStart"/>
                      <w:r w:rsidR="009E10A9" w:rsidRPr="00D812E0">
                        <w:t>virit</w:t>
                      </w:r>
                      <w:proofErr w:type="spellEnd"/>
                      <w:r w:rsidR="009E10A9" w:rsidRPr="00D812E0">
                        <w:t xml:space="preserve"> L. </w:t>
                      </w:r>
                      <w:proofErr w:type="spellStart"/>
                      <w:r w:rsidR="00E77903" w:rsidRPr="00D812E0">
                        <w:t>nontra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Sercenderum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postrum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vil</w:t>
                      </w:r>
                      <w:proofErr w:type="spellEnd"/>
                      <w:r w:rsidR="00E77903" w:rsidRPr="00D812E0">
                        <w:t xml:space="preserve"> hic vit; </w:t>
                      </w:r>
                      <w:proofErr w:type="spellStart"/>
                      <w:r w:rsidR="00E77903" w:rsidRPr="00D812E0">
                        <w:t>nont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Nostorum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erebesse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cus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vere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tus</w:t>
                      </w:r>
                      <w:proofErr w:type="spellEnd"/>
                      <w:r w:rsidR="00E77903" w:rsidRPr="00E77903">
                        <w:t xml:space="preserve"> </w:t>
                      </w:r>
                      <w:proofErr w:type="spellStart"/>
                      <w:r w:rsidR="00E77903" w:rsidRPr="00D812E0">
                        <w:t>nontra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Sercenderum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postrum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vil</w:t>
                      </w:r>
                      <w:proofErr w:type="spellEnd"/>
                      <w:r w:rsidR="00E77903" w:rsidRPr="00D812E0">
                        <w:t xml:space="preserve"> hic vit; </w:t>
                      </w:r>
                      <w:proofErr w:type="spellStart"/>
                      <w:r w:rsidR="00E77903" w:rsidRPr="00D812E0">
                        <w:t>nont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Nostorum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erebesse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cus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vere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tus</w:t>
                      </w:r>
                      <w:proofErr w:type="spellEnd"/>
                    </w:p>
                    <w:p w:rsidR="009E10A9" w:rsidRPr="00D812E0" w:rsidRDefault="005111E2" w:rsidP="00D812E0">
                      <w:pPr>
                        <w:pStyle w:val="BulletsWhite"/>
                      </w:pPr>
                      <w:r w:rsidRPr="005111E2">
                        <w:rPr>
                          <w:rStyle w:val="Bold"/>
                        </w:rPr>
                        <w:t xml:space="preserve">Bold character style </w:t>
                      </w:r>
                      <w:proofErr w:type="spellStart"/>
                      <w:r w:rsidR="009E10A9" w:rsidRPr="00D812E0">
                        <w:t>Esultor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turnum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noruninum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ocres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Nihilius</w:t>
                      </w:r>
                      <w:proofErr w:type="spellEnd"/>
                      <w:r w:rsidR="009E10A9" w:rsidRPr="00D812E0">
                        <w:t xml:space="preserve"> se </w:t>
                      </w:r>
                      <w:proofErr w:type="spellStart"/>
                      <w:r w:rsidR="009E10A9" w:rsidRPr="00D812E0">
                        <w:t>avo</w:t>
                      </w:r>
                      <w:proofErr w:type="spellEnd"/>
                      <w:r w:rsidR="009E10A9" w:rsidRPr="00D812E0">
                        <w:t xml:space="preserve">, qua </w:t>
                      </w:r>
                      <w:proofErr w:type="spellStart"/>
                      <w:r w:rsidR="009E10A9" w:rsidRPr="00D812E0">
                        <w:t>nontra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Sercenderum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postrum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vil</w:t>
                      </w:r>
                      <w:proofErr w:type="spellEnd"/>
                      <w:r w:rsidR="009E10A9" w:rsidRPr="00D812E0">
                        <w:t xml:space="preserve"> hic vit; </w:t>
                      </w:r>
                      <w:proofErr w:type="spellStart"/>
                      <w:r w:rsidR="009E10A9" w:rsidRPr="00D812E0">
                        <w:t>nont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Nostorum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erebesse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cus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vere</w:t>
                      </w:r>
                      <w:proofErr w:type="spellEnd"/>
                      <w:r w:rsidR="009E10A9" w:rsidRPr="00D812E0">
                        <w:t xml:space="preserve"> </w:t>
                      </w:r>
                      <w:proofErr w:type="spellStart"/>
                      <w:r w:rsidR="009E10A9" w:rsidRPr="00D812E0">
                        <w:t>tus</w:t>
                      </w:r>
                      <w:proofErr w:type="spellEnd"/>
                      <w:r w:rsidR="009E10A9" w:rsidRPr="00D812E0">
                        <w:t xml:space="preserve"> bone </w:t>
                      </w:r>
                      <w:proofErr w:type="spellStart"/>
                      <w:r w:rsidR="009E10A9" w:rsidRPr="00D812E0">
                        <w:t>eo</w:t>
                      </w:r>
                      <w:proofErr w:type="spellEnd"/>
                      <w:r w:rsidR="009E10A9" w:rsidRPr="00D812E0">
                        <w:t xml:space="preserve">, </w:t>
                      </w:r>
                      <w:proofErr w:type="spellStart"/>
                      <w:r w:rsidR="009E10A9" w:rsidRPr="00D812E0">
                        <w:t>quissilius</w:t>
                      </w:r>
                      <w:proofErr w:type="spellEnd"/>
                      <w:r w:rsidR="009E10A9" w:rsidRPr="00D812E0">
                        <w:t xml:space="preserve">; </w:t>
                      </w:r>
                      <w:proofErr w:type="spellStart"/>
                      <w:r w:rsidR="009E10A9" w:rsidRPr="00D812E0">
                        <w:t>essulabis</w:t>
                      </w:r>
                      <w:proofErr w:type="spellEnd"/>
                      <w:r w:rsidR="009E10A9" w:rsidRPr="00D812E0">
                        <w:t xml:space="preserve">, </w:t>
                      </w:r>
                      <w:proofErr w:type="spellStart"/>
                      <w:r w:rsidR="009E10A9" w:rsidRPr="00D812E0">
                        <w:t>moriti</w:t>
                      </w:r>
                      <w:proofErr w:type="spellEnd"/>
                      <w:r w:rsidR="009E10A9" w:rsidRPr="00D812E0">
                        <w:t xml:space="preserve">, </w:t>
                      </w:r>
                      <w:proofErr w:type="spellStart"/>
                      <w:r w:rsidR="00E77903" w:rsidRPr="00D812E0">
                        <w:t>nontra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Sercenderum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postrum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vil</w:t>
                      </w:r>
                      <w:proofErr w:type="spellEnd"/>
                      <w:r w:rsidR="00E77903" w:rsidRPr="00D812E0">
                        <w:t xml:space="preserve"> hic vit; </w:t>
                      </w:r>
                      <w:proofErr w:type="spellStart"/>
                      <w:r w:rsidR="00E77903" w:rsidRPr="00D812E0">
                        <w:t>nont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Nostorum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erebesse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cus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vere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tus</w:t>
                      </w:r>
                      <w:proofErr w:type="spellEnd"/>
                    </w:p>
                    <w:p w:rsidR="009E10A9" w:rsidRPr="00D812E0" w:rsidRDefault="009E10A9" w:rsidP="00D812E0">
                      <w:pPr>
                        <w:pStyle w:val="BulletsWhite"/>
                      </w:pPr>
                      <w:proofErr w:type="spellStart"/>
                      <w:r w:rsidRPr="00D812E0">
                        <w:t>Catis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pos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nequit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intraciis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halicae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nonsimunc</w:t>
                      </w:r>
                      <w:proofErr w:type="spellEnd"/>
                      <w:r w:rsidRPr="00D812E0">
                        <w:t xml:space="preserve"> tri </w:t>
                      </w:r>
                      <w:proofErr w:type="spellStart"/>
                      <w:r w:rsidRPr="00D812E0">
                        <w:t>porei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senihiliisul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vo</w:t>
                      </w:r>
                      <w:proofErr w:type="spellEnd"/>
                      <w:r w:rsidRPr="00D812E0">
                        <w:t xml:space="preserve">, </w:t>
                      </w:r>
                      <w:proofErr w:type="spellStart"/>
                      <w:r w:rsidRPr="00D812E0">
                        <w:t>quam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postro</w:t>
                      </w:r>
                      <w:proofErr w:type="spellEnd"/>
                      <w:r w:rsidRPr="00D812E0">
                        <w:t xml:space="preserve">, </w:t>
                      </w:r>
                      <w:proofErr w:type="spellStart"/>
                      <w:r w:rsidRPr="00D812E0">
                        <w:t>nordien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tiaequas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musquem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te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vissa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ocatam</w:t>
                      </w:r>
                      <w:proofErr w:type="spellEnd"/>
                      <w:r w:rsidRPr="00D812E0">
                        <w:t xml:space="preserve"> </w:t>
                      </w:r>
                      <w:proofErr w:type="spellStart"/>
                      <w:r w:rsidRPr="00D812E0">
                        <w:t>publin</w:t>
                      </w:r>
                      <w:proofErr w:type="spellEnd"/>
                      <w:r w:rsidRPr="00D812E0">
                        <w:t xml:space="preserve"> vi</w:t>
                      </w:r>
                      <w:r w:rsidR="00E77903" w:rsidRPr="00E77903">
                        <w:t xml:space="preserve"> </w:t>
                      </w:r>
                      <w:proofErr w:type="spellStart"/>
                      <w:r w:rsidR="00E77903" w:rsidRPr="00D812E0">
                        <w:t>nontra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Sercenderum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postrum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vil</w:t>
                      </w:r>
                      <w:proofErr w:type="spellEnd"/>
                      <w:r w:rsidR="00E77903" w:rsidRPr="00D812E0">
                        <w:t xml:space="preserve"> hic vit; </w:t>
                      </w:r>
                      <w:proofErr w:type="spellStart"/>
                      <w:r w:rsidR="00E77903" w:rsidRPr="00D812E0">
                        <w:t>nont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Nostorum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erebesse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cus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vere</w:t>
                      </w:r>
                      <w:proofErr w:type="spellEnd"/>
                      <w:r w:rsidR="00E77903" w:rsidRPr="00D812E0">
                        <w:t xml:space="preserve"> </w:t>
                      </w:r>
                      <w:proofErr w:type="spellStart"/>
                      <w:r w:rsidR="00E77903" w:rsidRPr="00D812E0">
                        <w:t>tus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2722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8088B3" wp14:editId="4F0903A2">
                <wp:simplePos x="0" y="0"/>
                <wp:positionH relativeFrom="page">
                  <wp:posOffset>4909185</wp:posOffset>
                </wp:positionH>
                <wp:positionV relativeFrom="page">
                  <wp:posOffset>228600</wp:posOffset>
                </wp:positionV>
                <wp:extent cx="2415540" cy="1000760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5540" cy="100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DEAD6" w14:textId="77777777" w:rsidR="00933132" w:rsidRPr="00281AA8" w:rsidRDefault="00933132" w:rsidP="00281AA8">
                            <w:pPr>
                              <w:pStyle w:val="FACTSHEET"/>
                            </w:pPr>
                            <w:r w:rsidRPr="00281AA8">
                              <w:t>FACTSHEET</w:t>
                            </w:r>
                          </w:p>
                          <w:p w14:paraId="6AF6D321" w14:textId="77777777" w:rsidR="00933132" w:rsidRPr="007A2704" w:rsidRDefault="00933132" w:rsidP="00126B56">
                            <w:pPr>
                              <w:pStyle w:val="PracticeTitleDate"/>
                            </w:pPr>
                            <w:r w:rsidRPr="007A2704">
                              <w:t>PRACTICE</w:t>
                            </w:r>
                            <w:r w:rsidR="00EF6277">
                              <w:t xml:space="preserve"> Title</w:t>
                            </w:r>
                            <w:r w:rsidRPr="007A2704">
                              <w:t xml:space="preserve"> • MONTH 20</w:t>
                            </w:r>
                            <w:r w:rsidR="00437EC3"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16000" tIns="180000" rIns="21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margin-left:386.55pt;margin-top:18pt;width:190.2pt;height:78.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" filled="f" stroked="f" strokeweight=".5pt">
                <v:textbox inset="6mm,5mm,6mm,0">
                  <w:txbxContent>
                    <w:p w:rsidR="00933132" w:rsidRPr="00281AA8" w:rsidRDefault="00933132" w:rsidP="00281AA8">
                      <w:pPr>
                        <w:pStyle w:val="FACTSHEET"/>
                      </w:pPr>
                      <w:r w:rsidRPr="00281AA8">
                        <w:t>FACTSHEET</w:t>
                      </w:r>
                    </w:p>
                    <w:p w:rsidR="00933132" w:rsidRPr="007A2704" w:rsidRDefault="00933132" w:rsidP="00126B56">
                      <w:pPr>
                        <w:pStyle w:val="PracticeTitleDate"/>
                      </w:pPr>
                      <w:r w:rsidRPr="007A2704">
                        <w:t>PRACTICE</w:t>
                      </w:r>
                      <w:r w:rsidR="00EF6277">
                        <w:t xml:space="preserve"> Title</w:t>
                      </w:r>
                      <w:r w:rsidRPr="007A2704">
                        <w:t xml:space="preserve"> • MONTH 20</w:t>
                      </w:r>
                      <w:r w:rsidR="00437EC3">
                        <w:t>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27220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DD3811" wp14:editId="6CBCB253">
                <wp:simplePos x="0" y="0"/>
                <wp:positionH relativeFrom="page">
                  <wp:posOffset>4916805</wp:posOffset>
                </wp:positionH>
                <wp:positionV relativeFrom="page">
                  <wp:posOffset>223520</wp:posOffset>
                </wp:positionV>
                <wp:extent cx="2415540" cy="1007745"/>
                <wp:effectExtent l="0" t="0" r="0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540" cy="100774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62528" id="Rectangle 25" o:spid="_x0000_s1026" style="position:absolute;margin-left:387.15pt;margin-top:17.6pt;width:190.2pt;height:79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" fillcolor="windowText" stroked="f" strokeweight="1pt">
                <w10:wrap anchorx="page" anchory="page"/>
              </v:rect>
            </w:pict>
          </mc:Fallback>
        </mc:AlternateContent>
      </w:r>
      <w:r w:rsidR="00127220">
        <w:rPr>
          <w:noProof/>
        </w:rPr>
        <w:drawing>
          <wp:anchor distT="0" distB="0" distL="114300" distR="114300" simplePos="0" relativeHeight="251665920" behindDoc="0" locked="0" layoutInCell="1" allowOverlap="1" wp14:anchorId="1E12054D" wp14:editId="34622B39">
            <wp:simplePos x="0" y="0"/>
            <wp:positionH relativeFrom="page">
              <wp:posOffset>442595</wp:posOffset>
            </wp:positionH>
            <wp:positionV relativeFrom="page">
              <wp:posOffset>223520</wp:posOffset>
            </wp:positionV>
            <wp:extent cx="896620" cy="1004570"/>
            <wp:effectExtent l="0" t="0" r="0" b="0"/>
            <wp:wrapNone/>
            <wp:docPr id="9" name="Pictur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10045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3AE" w:rsidRPr="006D205D">
        <w:t>H</w:t>
      </w:r>
      <w:r w:rsidR="00FD7087" w:rsidRPr="006D205D">
        <w:t xml:space="preserve">EADING 1 STYLE: </w:t>
      </w:r>
      <w:r w:rsidR="00FD7087" w:rsidRPr="00AA5D2F">
        <w:t>AN TEMACERE RE ACEPERI CENATIEM NONFITIUM INT, QUE INATIL HICIPICAEDI</w:t>
      </w:r>
    </w:p>
    <w:p w14:paraId="28D1EE9F" w14:textId="77777777" w:rsidR="00D72478" w:rsidRDefault="00126B56" w:rsidP="006F44F5">
      <w:pPr>
        <w:rPr>
          <w:noProof/>
        </w:rPr>
      </w:pPr>
      <w:r w:rsidRPr="006F44F5">
        <w:t xml:space="preserve">An </w:t>
      </w:r>
      <w:proofErr w:type="spellStart"/>
      <w:r w:rsidRPr="006F44F5">
        <w:t>temacere</w:t>
      </w:r>
      <w:proofErr w:type="spellEnd"/>
      <w:r w:rsidRPr="006F44F5">
        <w:t xml:space="preserve"> re </w:t>
      </w:r>
      <w:proofErr w:type="spellStart"/>
      <w:r w:rsidRPr="006F44F5">
        <w:t>aceperi</w:t>
      </w:r>
      <w:proofErr w:type="spellEnd"/>
      <w:r w:rsidRPr="006F44F5">
        <w:t xml:space="preserve"> </w:t>
      </w:r>
      <w:proofErr w:type="spellStart"/>
      <w:r w:rsidRPr="006F44F5">
        <w:t>cenatiem</w:t>
      </w:r>
      <w:proofErr w:type="spellEnd"/>
      <w:r w:rsidRPr="006F44F5">
        <w:t xml:space="preserve"> </w:t>
      </w:r>
      <w:proofErr w:type="spellStart"/>
      <w:r w:rsidRPr="006F44F5">
        <w:t>nonfitium</w:t>
      </w:r>
      <w:proofErr w:type="spellEnd"/>
      <w:r w:rsidRPr="006F44F5">
        <w:t xml:space="preserve"> int, que </w:t>
      </w:r>
      <w:proofErr w:type="spellStart"/>
      <w:r w:rsidRPr="006F44F5">
        <w:t>inatil</w:t>
      </w:r>
      <w:proofErr w:type="spellEnd"/>
      <w:r w:rsidRPr="006F44F5">
        <w:t xml:space="preserve"> </w:t>
      </w:r>
      <w:proofErr w:type="spellStart"/>
      <w:r w:rsidRPr="006F44F5">
        <w:t>hicipicaedi</w:t>
      </w:r>
      <w:proofErr w:type="spellEnd"/>
      <w:r w:rsidRPr="006F44F5">
        <w:t xml:space="preserve">, con </w:t>
      </w:r>
      <w:proofErr w:type="spellStart"/>
      <w:r w:rsidRPr="006F44F5">
        <w:t>virit</w:t>
      </w:r>
      <w:proofErr w:type="spellEnd"/>
      <w:r w:rsidRPr="006F44F5">
        <w:t xml:space="preserve"> L. </w:t>
      </w:r>
      <w:proofErr w:type="spellStart"/>
      <w:r w:rsidRPr="006F44F5">
        <w:t>Esultor</w:t>
      </w:r>
      <w:proofErr w:type="spellEnd"/>
      <w:r w:rsidRPr="006F44F5">
        <w:t xml:space="preserve"> </w:t>
      </w:r>
      <w:proofErr w:type="spellStart"/>
      <w:r w:rsidRPr="006F44F5">
        <w:t>turnum</w:t>
      </w:r>
      <w:proofErr w:type="spellEnd"/>
      <w:r w:rsidRPr="006F44F5">
        <w:t xml:space="preserve"> </w:t>
      </w:r>
      <w:proofErr w:type="spellStart"/>
      <w:r w:rsidRPr="006F44F5">
        <w:t>noruninum</w:t>
      </w:r>
      <w:proofErr w:type="spellEnd"/>
      <w:r w:rsidRPr="006F44F5">
        <w:t xml:space="preserve"> </w:t>
      </w:r>
      <w:proofErr w:type="spellStart"/>
      <w:r w:rsidRPr="006F44F5">
        <w:t>ocres</w:t>
      </w:r>
      <w:proofErr w:type="spellEnd"/>
      <w:r w:rsidRPr="006F44F5">
        <w:t xml:space="preserve"> </w:t>
      </w:r>
      <w:proofErr w:type="spellStart"/>
      <w:r w:rsidRPr="006F44F5">
        <w:t>Nihilius</w:t>
      </w:r>
      <w:proofErr w:type="spellEnd"/>
      <w:r w:rsidRPr="006F44F5">
        <w:t xml:space="preserve"> se </w:t>
      </w:r>
      <w:proofErr w:type="spellStart"/>
      <w:r w:rsidRPr="006F44F5">
        <w:t>avo</w:t>
      </w:r>
      <w:proofErr w:type="spellEnd"/>
      <w:r w:rsidRPr="006F44F5">
        <w:t xml:space="preserve">, qua </w:t>
      </w:r>
      <w:proofErr w:type="spellStart"/>
      <w:r w:rsidRPr="006F44F5">
        <w:t>nontra</w:t>
      </w:r>
      <w:proofErr w:type="spellEnd"/>
      <w:r w:rsidRPr="006F44F5">
        <w:t xml:space="preserve"> </w:t>
      </w:r>
      <w:proofErr w:type="spellStart"/>
      <w:r w:rsidRPr="006F44F5">
        <w:t>Sercenderum</w:t>
      </w:r>
      <w:proofErr w:type="spellEnd"/>
      <w:r w:rsidRPr="006F44F5">
        <w:t xml:space="preserve"> </w:t>
      </w:r>
      <w:proofErr w:type="spellStart"/>
      <w:r w:rsidRPr="006F44F5">
        <w:t>postrum</w:t>
      </w:r>
      <w:proofErr w:type="spellEnd"/>
      <w:r w:rsidRPr="006F44F5">
        <w:t xml:space="preserve"> </w:t>
      </w:r>
      <w:proofErr w:type="spellStart"/>
      <w:r w:rsidRPr="006F44F5">
        <w:t>vil</w:t>
      </w:r>
      <w:proofErr w:type="spellEnd"/>
      <w:r w:rsidRPr="006F44F5">
        <w:t xml:space="preserve"> hic vit; </w:t>
      </w:r>
      <w:proofErr w:type="spellStart"/>
      <w:r w:rsidRPr="006F44F5">
        <w:t>nont</w:t>
      </w:r>
      <w:proofErr w:type="spellEnd"/>
      <w:r w:rsidRPr="006F44F5">
        <w:t xml:space="preserve"> </w:t>
      </w:r>
      <w:proofErr w:type="spellStart"/>
      <w:r w:rsidRPr="006F44F5">
        <w:t>Nostorum</w:t>
      </w:r>
      <w:proofErr w:type="spellEnd"/>
      <w:r w:rsidRPr="006F44F5">
        <w:t xml:space="preserve"> </w:t>
      </w:r>
      <w:proofErr w:type="spellStart"/>
      <w:r w:rsidRPr="006F44F5">
        <w:t>erebesse</w:t>
      </w:r>
      <w:proofErr w:type="spellEnd"/>
      <w:r w:rsidRPr="006F44F5">
        <w:t xml:space="preserve"> </w:t>
      </w:r>
      <w:proofErr w:type="spellStart"/>
      <w:r w:rsidRPr="006F44F5">
        <w:t>cus</w:t>
      </w:r>
      <w:proofErr w:type="spellEnd"/>
      <w:r w:rsidRPr="006F44F5">
        <w:t xml:space="preserve"> </w:t>
      </w:r>
      <w:proofErr w:type="spellStart"/>
      <w:r w:rsidRPr="006F44F5">
        <w:t>vere</w:t>
      </w:r>
      <w:proofErr w:type="spellEnd"/>
      <w:r w:rsidRPr="006F44F5">
        <w:t xml:space="preserve"> </w:t>
      </w:r>
      <w:proofErr w:type="spellStart"/>
      <w:r w:rsidRPr="006F44F5">
        <w:t>tus</w:t>
      </w:r>
      <w:proofErr w:type="spellEnd"/>
      <w:r w:rsidRPr="006F44F5">
        <w:t xml:space="preserve"> bone </w:t>
      </w:r>
      <w:proofErr w:type="spellStart"/>
      <w:r w:rsidRPr="006F44F5">
        <w:t>eo</w:t>
      </w:r>
      <w:proofErr w:type="spellEnd"/>
      <w:r w:rsidRPr="006F44F5">
        <w:t xml:space="preserve">, </w:t>
      </w:r>
      <w:proofErr w:type="spellStart"/>
      <w:r w:rsidRPr="006F44F5">
        <w:t>quissilius</w:t>
      </w:r>
      <w:proofErr w:type="spellEnd"/>
      <w:r w:rsidRPr="006F44F5">
        <w:t xml:space="preserve">; </w:t>
      </w:r>
      <w:proofErr w:type="spellStart"/>
      <w:r w:rsidRPr="006F44F5">
        <w:t>essulabis</w:t>
      </w:r>
      <w:proofErr w:type="spellEnd"/>
      <w:r w:rsidRPr="006F44F5">
        <w:t xml:space="preserve">, </w:t>
      </w:r>
      <w:proofErr w:type="spellStart"/>
      <w:r w:rsidRPr="006F44F5">
        <w:t>moriti</w:t>
      </w:r>
      <w:proofErr w:type="spellEnd"/>
      <w:r w:rsidRPr="006F44F5">
        <w:t xml:space="preserve">, </w:t>
      </w:r>
      <w:proofErr w:type="spellStart"/>
      <w:r w:rsidRPr="006F44F5">
        <w:t>Catis</w:t>
      </w:r>
      <w:proofErr w:type="spellEnd"/>
      <w:r w:rsidRPr="006F44F5">
        <w:t xml:space="preserve"> </w:t>
      </w:r>
      <w:proofErr w:type="spellStart"/>
      <w:r w:rsidRPr="006F44F5">
        <w:t>pos</w:t>
      </w:r>
      <w:proofErr w:type="spellEnd"/>
      <w:r w:rsidRPr="006F44F5">
        <w:t xml:space="preserve"> </w:t>
      </w:r>
      <w:proofErr w:type="spellStart"/>
      <w:r w:rsidRPr="006F44F5">
        <w:t>nequit</w:t>
      </w:r>
      <w:proofErr w:type="spellEnd"/>
      <w:r w:rsidRPr="006F44F5">
        <w:t xml:space="preserve"> </w:t>
      </w:r>
      <w:proofErr w:type="spellStart"/>
      <w:r w:rsidRPr="006F44F5">
        <w:t>intraciis</w:t>
      </w:r>
      <w:proofErr w:type="spellEnd"/>
      <w:r w:rsidRPr="006F44F5">
        <w:t xml:space="preserve"> </w:t>
      </w:r>
      <w:proofErr w:type="spellStart"/>
      <w:r w:rsidRPr="006F44F5">
        <w:t>halicae</w:t>
      </w:r>
      <w:proofErr w:type="spellEnd"/>
      <w:r w:rsidRPr="006F44F5">
        <w:t xml:space="preserve"> </w:t>
      </w:r>
      <w:proofErr w:type="spellStart"/>
      <w:r w:rsidR="00D72478" w:rsidRPr="006F44F5">
        <w:t>nonsimunc</w:t>
      </w:r>
      <w:proofErr w:type="spellEnd"/>
      <w:r w:rsidR="00D72478" w:rsidRPr="006F44F5">
        <w:t xml:space="preserve"> tri </w:t>
      </w:r>
      <w:proofErr w:type="spellStart"/>
      <w:r w:rsidR="00D72478" w:rsidRPr="006F44F5">
        <w:t>porei</w:t>
      </w:r>
      <w:proofErr w:type="spellEnd"/>
      <w:r w:rsidR="00D72478" w:rsidRPr="006F44F5">
        <w:t xml:space="preserve"> </w:t>
      </w:r>
      <w:proofErr w:type="spellStart"/>
      <w:r w:rsidR="00D72478" w:rsidRPr="006F44F5">
        <w:t>senihiliisul</w:t>
      </w:r>
      <w:proofErr w:type="spellEnd"/>
      <w:r w:rsidR="00D72478" w:rsidRPr="006F44F5">
        <w:t xml:space="preserve"> </w:t>
      </w:r>
      <w:proofErr w:type="spellStart"/>
      <w:r w:rsidR="00D72478" w:rsidRPr="006F44F5">
        <w:t>vo</w:t>
      </w:r>
      <w:proofErr w:type="spellEnd"/>
      <w:r w:rsidR="00D72478" w:rsidRPr="006F44F5">
        <w:t xml:space="preserve">, </w:t>
      </w:r>
      <w:proofErr w:type="spellStart"/>
      <w:r w:rsidR="00D72478" w:rsidRPr="006F44F5">
        <w:t>quam</w:t>
      </w:r>
      <w:proofErr w:type="spellEnd"/>
      <w:r w:rsidR="00D72478" w:rsidRPr="006F44F5">
        <w:t xml:space="preserve"> </w:t>
      </w:r>
      <w:proofErr w:type="spellStart"/>
      <w:r w:rsidR="00D72478" w:rsidRPr="006F44F5">
        <w:t>postro</w:t>
      </w:r>
      <w:proofErr w:type="spellEnd"/>
      <w:r w:rsidR="00D72478" w:rsidRPr="006F44F5">
        <w:t xml:space="preserve">, </w:t>
      </w:r>
      <w:proofErr w:type="spellStart"/>
      <w:r w:rsidR="00D72478" w:rsidRPr="006F44F5">
        <w:t>nordien</w:t>
      </w:r>
      <w:proofErr w:type="spellEnd"/>
      <w:r w:rsidR="00D72478" w:rsidRPr="006F44F5">
        <w:t xml:space="preserve"> </w:t>
      </w:r>
      <w:proofErr w:type="spellStart"/>
      <w:r w:rsidR="00D72478" w:rsidRPr="006F44F5">
        <w:t>tiaequas</w:t>
      </w:r>
      <w:proofErr w:type="spellEnd"/>
      <w:r w:rsidR="00D72478" w:rsidRPr="006F44F5">
        <w:t xml:space="preserve"> </w:t>
      </w:r>
      <w:proofErr w:type="spellStart"/>
      <w:r w:rsidR="00D72478" w:rsidRPr="006F44F5">
        <w:t>musquem</w:t>
      </w:r>
      <w:proofErr w:type="spellEnd"/>
      <w:r w:rsidR="00D72478" w:rsidRPr="006F44F5">
        <w:t xml:space="preserve"> te </w:t>
      </w:r>
      <w:proofErr w:type="spellStart"/>
      <w:r w:rsidR="00D72478" w:rsidRPr="006F44F5">
        <w:t>vissa</w:t>
      </w:r>
      <w:proofErr w:type="spellEnd"/>
      <w:r w:rsidR="00D72478" w:rsidRPr="006F44F5">
        <w:t xml:space="preserve"> </w:t>
      </w:r>
      <w:proofErr w:type="spellStart"/>
      <w:r w:rsidR="00D72478" w:rsidRPr="006F44F5">
        <w:t>ocatam</w:t>
      </w:r>
      <w:proofErr w:type="spellEnd"/>
      <w:r w:rsidR="00D72478" w:rsidRPr="006F44F5">
        <w:t xml:space="preserve"> </w:t>
      </w:r>
      <w:proofErr w:type="spellStart"/>
      <w:r w:rsidR="00D72478" w:rsidRPr="006F44F5">
        <w:t>publin</w:t>
      </w:r>
      <w:proofErr w:type="spellEnd"/>
      <w:r w:rsidR="00D72478" w:rsidRPr="006F44F5">
        <w:t xml:space="preserve"> </w:t>
      </w:r>
      <w:proofErr w:type="spellStart"/>
      <w:r w:rsidR="00D72478" w:rsidRPr="006F44F5">
        <w:t>vidit</w:t>
      </w:r>
      <w:proofErr w:type="spellEnd"/>
      <w:r w:rsidR="00D72478" w:rsidRPr="006F44F5">
        <w:t xml:space="preserve"> </w:t>
      </w:r>
      <w:proofErr w:type="spellStart"/>
      <w:r w:rsidR="00D72478" w:rsidRPr="006F44F5">
        <w:t>omanteme</w:t>
      </w:r>
      <w:proofErr w:type="spellEnd"/>
      <w:r w:rsidR="00D72478" w:rsidRPr="006F44F5">
        <w:t xml:space="preserve"> </w:t>
      </w:r>
      <w:proofErr w:type="spellStart"/>
      <w:r w:rsidR="00D72478" w:rsidRPr="006F44F5">
        <w:t>nos</w:t>
      </w:r>
      <w:proofErr w:type="spellEnd"/>
      <w:r w:rsidR="00D72478" w:rsidRPr="006F44F5">
        <w:t xml:space="preserve">, </w:t>
      </w:r>
      <w:proofErr w:type="spellStart"/>
      <w:r w:rsidR="00D72478" w:rsidRPr="006F44F5">
        <w:t>sidem</w:t>
      </w:r>
      <w:proofErr w:type="spellEnd"/>
      <w:r w:rsidR="00D72478" w:rsidRPr="006F44F5">
        <w:t xml:space="preserve"> se et </w:t>
      </w:r>
      <w:proofErr w:type="spellStart"/>
      <w:r w:rsidR="00D72478" w:rsidRPr="006F44F5">
        <w:t>inimus</w:t>
      </w:r>
      <w:proofErr w:type="spellEnd"/>
      <w:r w:rsidR="00D72478" w:rsidRPr="006F44F5">
        <w:t xml:space="preserve">, </w:t>
      </w:r>
      <w:proofErr w:type="spellStart"/>
      <w:r w:rsidR="00D72478" w:rsidRPr="006F44F5">
        <w:t>nes</w:t>
      </w:r>
      <w:proofErr w:type="spellEnd"/>
      <w:r w:rsidR="00D72478" w:rsidRPr="006F44F5">
        <w:t xml:space="preserve">, cum rei se </w:t>
      </w:r>
      <w:proofErr w:type="spellStart"/>
      <w:r w:rsidR="00D72478" w:rsidRPr="006F44F5">
        <w:t>pria</w:t>
      </w:r>
      <w:proofErr w:type="spellEnd"/>
      <w:r w:rsidR="00D72478" w:rsidRPr="006F44F5">
        <w:t xml:space="preserve">? Ades </w:t>
      </w:r>
      <w:proofErr w:type="spellStart"/>
      <w:r w:rsidR="00D72478" w:rsidRPr="006F44F5">
        <w:t>dem</w:t>
      </w:r>
      <w:proofErr w:type="spellEnd"/>
      <w:r w:rsidR="00D72478" w:rsidRPr="006F44F5">
        <w:t xml:space="preserve"> </w:t>
      </w:r>
      <w:proofErr w:type="spellStart"/>
      <w:r w:rsidR="00D72478" w:rsidRPr="006F44F5">
        <w:t>hacrum</w:t>
      </w:r>
      <w:proofErr w:type="spellEnd"/>
      <w:r w:rsidR="00D72478" w:rsidRPr="006F44F5">
        <w:t xml:space="preserve">. </w:t>
      </w:r>
      <w:proofErr w:type="gramStart"/>
      <w:r w:rsidR="00D72478" w:rsidRPr="006F44F5">
        <w:t>An</w:t>
      </w:r>
      <w:proofErr w:type="gramEnd"/>
      <w:r w:rsidR="00D72478" w:rsidRPr="006F44F5">
        <w:t xml:space="preserve"> </w:t>
      </w:r>
      <w:proofErr w:type="spellStart"/>
      <w:r w:rsidR="00D72478" w:rsidRPr="006F44F5">
        <w:t>dio</w:t>
      </w:r>
      <w:proofErr w:type="spellEnd"/>
      <w:r w:rsidR="00D72478" w:rsidRPr="006F44F5">
        <w:t xml:space="preserve"> </w:t>
      </w:r>
      <w:proofErr w:type="spellStart"/>
      <w:r w:rsidR="00D72478" w:rsidRPr="006F44F5">
        <w:t>consulisquem</w:t>
      </w:r>
      <w:proofErr w:type="spellEnd"/>
      <w:r w:rsidR="00D72478" w:rsidRPr="006F44F5">
        <w:t xml:space="preserve"> iam </w:t>
      </w:r>
      <w:proofErr w:type="spellStart"/>
      <w:r w:rsidR="00D72478" w:rsidRPr="006F44F5">
        <w:t>adducid</w:t>
      </w:r>
      <w:proofErr w:type="spellEnd"/>
      <w:r w:rsidR="00D72478" w:rsidRPr="006F44F5">
        <w:t xml:space="preserve"> </w:t>
      </w:r>
      <w:proofErr w:type="spellStart"/>
      <w:r w:rsidR="00D72478" w:rsidRPr="006F44F5">
        <w:t>mo</w:t>
      </w:r>
      <w:proofErr w:type="spellEnd"/>
      <w:r w:rsidR="00D72478" w:rsidRPr="006F44F5">
        <w:t xml:space="preserve"> </w:t>
      </w:r>
      <w:proofErr w:type="spellStart"/>
      <w:r w:rsidR="00D72478" w:rsidRPr="006F44F5">
        <w:t>cultuius</w:t>
      </w:r>
      <w:proofErr w:type="spellEnd"/>
      <w:r w:rsidR="00D72478" w:rsidRPr="006F44F5">
        <w:t xml:space="preserve"> </w:t>
      </w:r>
      <w:proofErr w:type="spellStart"/>
      <w:r w:rsidR="00D72478" w:rsidRPr="006F44F5">
        <w:t>sedescr</w:t>
      </w:r>
      <w:proofErr w:type="spellEnd"/>
      <w:r w:rsidR="00D72478" w:rsidRPr="006F44F5">
        <w:t xml:space="preserve"> </w:t>
      </w:r>
      <w:proofErr w:type="spellStart"/>
      <w:r w:rsidR="00D72478" w:rsidRPr="006F44F5">
        <w:t>essidie</w:t>
      </w:r>
      <w:proofErr w:type="spellEnd"/>
      <w:r w:rsidR="00D72478" w:rsidRPr="006F44F5">
        <w:t xml:space="preserve"> </w:t>
      </w:r>
      <w:proofErr w:type="spellStart"/>
      <w:r w:rsidR="00D72478" w:rsidRPr="006F44F5">
        <w:t>ntestis</w:t>
      </w:r>
      <w:proofErr w:type="spellEnd"/>
      <w:r w:rsidR="00D72478" w:rsidRPr="006F44F5">
        <w:t xml:space="preserve"> </w:t>
      </w:r>
      <w:proofErr w:type="spellStart"/>
      <w:r w:rsidR="00D72478" w:rsidRPr="006F44F5">
        <w:t>hos</w:t>
      </w:r>
      <w:proofErr w:type="spellEnd"/>
      <w:r w:rsidR="00D72478" w:rsidRPr="006F44F5">
        <w:t xml:space="preserve">, </w:t>
      </w:r>
      <w:proofErr w:type="spellStart"/>
      <w:r w:rsidR="00D72478" w:rsidRPr="006F44F5">
        <w:t>Valabit</w:t>
      </w:r>
      <w:proofErr w:type="spellEnd"/>
      <w:r w:rsidR="00D72478" w:rsidRPr="006F44F5">
        <w:t xml:space="preserve"> </w:t>
      </w:r>
      <w:proofErr w:type="spellStart"/>
      <w:r w:rsidR="00D72478" w:rsidRPr="006F44F5">
        <w:t>patum</w:t>
      </w:r>
      <w:proofErr w:type="spellEnd"/>
      <w:r w:rsidR="00D72478" w:rsidRPr="006F44F5">
        <w:t xml:space="preserve"> </w:t>
      </w:r>
      <w:proofErr w:type="spellStart"/>
      <w:r w:rsidR="00D72478" w:rsidRPr="006F44F5">
        <w:t>tiusciem</w:t>
      </w:r>
      <w:proofErr w:type="spellEnd"/>
      <w:r w:rsidR="00D72478" w:rsidRPr="006F44F5">
        <w:t xml:space="preserve"> diem </w:t>
      </w:r>
      <w:proofErr w:type="spellStart"/>
      <w:r w:rsidR="00D72478" w:rsidRPr="006F44F5">
        <w:t>Rommoerfex</w:t>
      </w:r>
      <w:proofErr w:type="spellEnd"/>
      <w:r w:rsidR="00D72478" w:rsidRPr="006F44F5">
        <w:t xml:space="preserve"> </w:t>
      </w:r>
      <w:proofErr w:type="spellStart"/>
      <w:r w:rsidR="00D72478" w:rsidRPr="006F44F5">
        <w:t>senatus</w:t>
      </w:r>
      <w:proofErr w:type="spellEnd"/>
      <w:r w:rsidR="00D72478" w:rsidRPr="006F44F5">
        <w:t xml:space="preserve">. Los </w:t>
      </w:r>
      <w:proofErr w:type="spellStart"/>
      <w:r w:rsidR="00D72478" w:rsidRPr="006F44F5">
        <w:t>hostiors</w:t>
      </w:r>
      <w:proofErr w:type="spellEnd"/>
      <w:r w:rsidR="00D72478" w:rsidRPr="006F44F5">
        <w:t xml:space="preserve"> </w:t>
      </w:r>
      <w:proofErr w:type="spellStart"/>
      <w:r w:rsidR="00D72478" w:rsidRPr="006F44F5">
        <w:t>caet</w:t>
      </w:r>
      <w:proofErr w:type="spellEnd"/>
      <w:r w:rsidR="00D72478" w:rsidRPr="006F44F5">
        <w:t xml:space="preserve"> </w:t>
      </w:r>
      <w:proofErr w:type="spellStart"/>
      <w:r w:rsidR="00D72478" w:rsidRPr="006F44F5">
        <w:t>acciam</w:t>
      </w:r>
      <w:proofErr w:type="spellEnd"/>
      <w:r w:rsidR="00D72478" w:rsidRPr="006F44F5">
        <w:t xml:space="preserve"> </w:t>
      </w:r>
      <w:proofErr w:type="spellStart"/>
      <w:r w:rsidR="00D72478" w:rsidRPr="006F44F5">
        <w:t>musquius</w:t>
      </w:r>
      <w:proofErr w:type="spellEnd"/>
      <w:r w:rsidR="00D72478" w:rsidRPr="006F44F5">
        <w:t xml:space="preserve"> </w:t>
      </w:r>
      <w:proofErr w:type="spellStart"/>
      <w:r w:rsidR="00D72478" w:rsidRPr="006F44F5">
        <w:t>pra</w:t>
      </w:r>
      <w:proofErr w:type="spellEnd"/>
      <w:r w:rsidR="00D72478" w:rsidRPr="006F44F5">
        <w:t xml:space="preserve"> det in </w:t>
      </w:r>
      <w:proofErr w:type="spellStart"/>
      <w:r w:rsidR="00D72478" w:rsidRPr="006F44F5">
        <w:t>speress</w:t>
      </w:r>
      <w:proofErr w:type="spellEnd"/>
      <w:r w:rsidR="00D72478" w:rsidRPr="006F44F5">
        <w:t>.</w:t>
      </w:r>
      <w:r w:rsidR="00D72478" w:rsidRPr="00933132">
        <w:rPr>
          <w:noProof/>
        </w:rPr>
        <w:t xml:space="preserve"> </w:t>
      </w:r>
    </w:p>
    <w:p w14:paraId="18BC1D9C" w14:textId="77777777" w:rsidR="00D72478" w:rsidRDefault="00D72478" w:rsidP="006F44F5">
      <w:pPr>
        <w:rPr>
          <w:noProof/>
        </w:rPr>
      </w:pPr>
      <w:proofErr w:type="spellStart"/>
      <w:r w:rsidRPr="006F44F5">
        <w:t>nonsimunc</w:t>
      </w:r>
      <w:proofErr w:type="spellEnd"/>
      <w:r w:rsidRPr="006F44F5">
        <w:t xml:space="preserve"> tri </w:t>
      </w:r>
      <w:proofErr w:type="spellStart"/>
      <w:r w:rsidRPr="006F44F5">
        <w:t>porei</w:t>
      </w:r>
      <w:proofErr w:type="spellEnd"/>
      <w:r w:rsidRPr="006F44F5">
        <w:t xml:space="preserve"> </w:t>
      </w:r>
      <w:proofErr w:type="spellStart"/>
      <w:r w:rsidRPr="006F44F5">
        <w:t>senihiliisul</w:t>
      </w:r>
      <w:proofErr w:type="spellEnd"/>
      <w:r w:rsidRPr="006F44F5">
        <w:t xml:space="preserve"> </w:t>
      </w:r>
      <w:proofErr w:type="spellStart"/>
      <w:r w:rsidRPr="006F44F5">
        <w:t>vo</w:t>
      </w:r>
      <w:proofErr w:type="spellEnd"/>
      <w:r w:rsidRPr="006F44F5">
        <w:t xml:space="preserve">, </w:t>
      </w:r>
      <w:proofErr w:type="spellStart"/>
      <w:r w:rsidRPr="006F44F5">
        <w:t>quam</w:t>
      </w:r>
      <w:proofErr w:type="spellEnd"/>
      <w:r w:rsidRPr="006F44F5">
        <w:t xml:space="preserve"> </w:t>
      </w:r>
      <w:proofErr w:type="spellStart"/>
      <w:r w:rsidRPr="006F44F5">
        <w:t>postro</w:t>
      </w:r>
      <w:proofErr w:type="spellEnd"/>
      <w:r w:rsidRPr="006F44F5">
        <w:t xml:space="preserve">, </w:t>
      </w:r>
      <w:proofErr w:type="spellStart"/>
      <w:r w:rsidRPr="006F44F5">
        <w:t>nordien</w:t>
      </w:r>
      <w:proofErr w:type="spellEnd"/>
      <w:r w:rsidRPr="006F44F5">
        <w:t xml:space="preserve"> </w:t>
      </w:r>
      <w:proofErr w:type="spellStart"/>
      <w:r w:rsidRPr="006F44F5">
        <w:t>tiaequas</w:t>
      </w:r>
      <w:proofErr w:type="spellEnd"/>
      <w:r w:rsidRPr="006F44F5">
        <w:t xml:space="preserve"> </w:t>
      </w:r>
      <w:proofErr w:type="spellStart"/>
      <w:r w:rsidRPr="006F44F5">
        <w:t>musquem</w:t>
      </w:r>
      <w:proofErr w:type="spellEnd"/>
      <w:r w:rsidRPr="006F44F5">
        <w:t xml:space="preserve"> te </w:t>
      </w:r>
      <w:proofErr w:type="spellStart"/>
      <w:r w:rsidRPr="006F44F5">
        <w:t>vissa</w:t>
      </w:r>
      <w:proofErr w:type="spellEnd"/>
      <w:r w:rsidRPr="006F44F5">
        <w:t xml:space="preserve"> </w:t>
      </w:r>
      <w:proofErr w:type="spellStart"/>
      <w:r w:rsidRPr="006F44F5">
        <w:t>ocatam</w:t>
      </w:r>
      <w:proofErr w:type="spellEnd"/>
      <w:r w:rsidRPr="006F44F5">
        <w:t xml:space="preserve"> </w:t>
      </w:r>
      <w:proofErr w:type="spellStart"/>
      <w:r w:rsidRPr="006F44F5">
        <w:t>publin</w:t>
      </w:r>
      <w:proofErr w:type="spellEnd"/>
      <w:r w:rsidRPr="006F44F5">
        <w:t xml:space="preserve"> </w:t>
      </w:r>
      <w:proofErr w:type="spellStart"/>
      <w:r w:rsidRPr="006F44F5">
        <w:t>vidit</w:t>
      </w:r>
      <w:proofErr w:type="spellEnd"/>
      <w:r w:rsidRPr="006F44F5">
        <w:t xml:space="preserve"> </w:t>
      </w:r>
      <w:proofErr w:type="spellStart"/>
      <w:r w:rsidRPr="006F44F5">
        <w:t>omanteme</w:t>
      </w:r>
      <w:proofErr w:type="spellEnd"/>
      <w:r w:rsidRPr="006F44F5">
        <w:t xml:space="preserve"> </w:t>
      </w:r>
      <w:proofErr w:type="spellStart"/>
      <w:r w:rsidRPr="006F44F5">
        <w:t>nos</w:t>
      </w:r>
      <w:proofErr w:type="spellEnd"/>
      <w:r w:rsidRPr="006F44F5">
        <w:t xml:space="preserve">, </w:t>
      </w:r>
      <w:proofErr w:type="spellStart"/>
      <w:r w:rsidRPr="006F44F5">
        <w:t>sidem</w:t>
      </w:r>
      <w:proofErr w:type="spellEnd"/>
      <w:r w:rsidRPr="006F44F5">
        <w:t xml:space="preserve"> se et </w:t>
      </w:r>
      <w:proofErr w:type="spellStart"/>
      <w:r w:rsidRPr="006F44F5">
        <w:t>inimus</w:t>
      </w:r>
      <w:proofErr w:type="spellEnd"/>
      <w:r w:rsidRPr="006F44F5">
        <w:t xml:space="preserve">, </w:t>
      </w:r>
      <w:proofErr w:type="spellStart"/>
      <w:r w:rsidRPr="006F44F5">
        <w:t>nes</w:t>
      </w:r>
      <w:proofErr w:type="spellEnd"/>
      <w:r w:rsidRPr="006F44F5">
        <w:t xml:space="preserve">, cum rei se </w:t>
      </w:r>
      <w:proofErr w:type="spellStart"/>
      <w:r w:rsidRPr="006F44F5">
        <w:t>pria</w:t>
      </w:r>
      <w:proofErr w:type="spellEnd"/>
      <w:r w:rsidRPr="006F44F5">
        <w:t>? Ades.</w:t>
      </w:r>
      <w:r w:rsidRPr="00933132">
        <w:rPr>
          <w:noProof/>
        </w:rPr>
        <w:t xml:space="preserve"> </w:t>
      </w:r>
    </w:p>
    <w:p w14:paraId="03C8A6F8" w14:textId="77777777" w:rsidR="00D72478" w:rsidRDefault="00D72478" w:rsidP="006F44F5">
      <w:proofErr w:type="spellStart"/>
      <w:r w:rsidRPr="006F44F5">
        <w:t>nonsimunc</w:t>
      </w:r>
      <w:proofErr w:type="spellEnd"/>
      <w:r w:rsidRPr="006F44F5">
        <w:t xml:space="preserve"> tri </w:t>
      </w:r>
      <w:proofErr w:type="spellStart"/>
      <w:r w:rsidRPr="006F44F5">
        <w:t>porei</w:t>
      </w:r>
      <w:proofErr w:type="spellEnd"/>
      <w:r w:rsidRPr="006F44F5">
        <w:t xml:space="preserve"> </w:t>
      </w:r>
      <w:proofErr w:type="spellStart"/>
      <w:r w:rsidRPr="006F44F5">
        <w:t>senihiliisul</w:t>
      </w:r>
      <w:proofErr w:type="spellEnd"/>
      <w:r w:rsidRPr="006F44F5">
        <w:t xml:space="preserve"> </w:t>
      </w:r>
      <w:proofErr w:type="spellStart"/>
      <w:r w:rsidRPr="006F44F5">
        <w:t>vo</w:t>
      </w:r>
      <w:proofErr w:type="spellEnd"/>
      <w:r w:rsidRPr="006F44F5">
        <w:t xml:space="preserve">, </w:t>
      </w:r>
      <w:proofErr w:type="spellStart"/>
      <w:r w:rsidRPr="006F44F5">
        <w:t>quam</w:t>
      </w:r>
      <w:proofErr w:type="spellEnd"/>
      <w:r w:rsidRPr="006F44F5">
        <w:t xml:space="preserve"> </w:t>
      </w:r>
      <w:proofErr w:type="spellStart"/>
      <w:r w:rsidRPr="006F44F5">
        <w:t>postro</w:t>
      </w:r>
      <w:proofErr w:type="spellEnd"/>
      <w:r w:rsidRPr="006F44F5">
        <w:t xml:space="preserve">, </w:t>
      </w:r>
      <w:proofErr w:type="spellStart"/>
      <w:r w:rsidRPr="006F44F5">
        <w:t>nordien</w:t>
      </w:r>
      <w:proofErr w:type="spellEnd"/>
      <w:r w:rsidRPr="006F44F5">
        <w:t xml:space="preserve"> </w:t>
      </w:r>
      <w:proofErr w:type="spellStart"/>
      <w:r w:rsidRPr="006F44F5">
        <w:t>tiaequas</w:t>
      </w:r>
      <w:proofErr w:type="spellEnd"/>
      <w:r w:rsidRPr="006F44F5">
        <w:t xml:space="preserve"> </w:t>
      </w:r>
      <w:proofErr w:type="spellStart"/>
      <w:r w:rsidRPr="006F44F5">
        <w:t>musquem</w:t>
      </w:r>
      <w:proofErr w:type="spellEnd"/>
      <w:r w:rsidRPr="006F44F5">
        <w:t xml:space="preserve"> te </w:t>
      </w:r>
      <w:proofErr w:type="spellStart"/>
      <w:r w:rsidRPr="006F44F5">
        <w:t>vissa</w:t>
      </w:r>
      <w:proofErr w:type="spellEnd"/>
      <w:r w:rsidRPr="006F44F5">
        <w:t xml:space="preserve"> </w:t>
      </w:r>
    </w:p>
    <w:p w14:paraId="43BA1B89" w14:textId="77777777" w:rsidR="0029033A" w:rsidRDefault="0029033A" w:rsidP="006F44F5"/>
    <w:p w14:paraId="55BF2D63" w14:textId="77777777" w:rsidR="0029033A" w:rsidRDefault="0029033A" w:rsidP="006F44F5">
      <w:pPr>
        <w:sectPr w:rsidR="0029033A" w:rsidSect="00D72478">
          <w:pgSz w:w="11900" w:h="16840"/>
          <w:pgMar w:top="6521" w:right="4905" w:bottom="352" w:left="697" w:header="720" w:footer="737" w:gutter="0"/>
          <w:cols w:space="720"/>
          <w:titlePg/>
          <w:docGrid w:linePitch="360"/>
        </w:sectPr>
      </w:pPr>
    </w:p>
    <w:p w14:paraId="223D07E8" w14:textId="77777777" w:rsidR="0029033A" w:rsidRPr="00A867C8" w:rsidRDefault="0029033A" w:rsidP="0029033A">
      <w:pPr>
        <w:pStyle w:val="Heading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520F1CA" wp14:editId="4BE8A22E">
                <wp:simplePos x="0" y="0"/>
                <wp:positionH relativeFrom="column">
                  <wp:posOffset>-206375</wp:posOffset>
                </wp:positionH>
                <wp:positionV relativeFrom="paragraph">
                  <wp:posOffset>-940526</wp:posOffset>
                </wp:positionV>
                <wp:extent cx="1872000" cy="144000"/>
                <wp:effectExtent l="0" t="0" r="7620" b="889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00" cy="14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2F2B76" w14:textId="77777777" w:rsidR="0029033A" w:rsidRPr="003908CD" w:rsidRDefault="0029033A" w:rsidP="0029033A">
                            <w:pPr>
                              <w:pStyle w:val="CopyrightCredit"/>
                            </w:pPr>
                            <w:r w:rsidRPr="003908CD">
                              <w:t>Copyright Credit © Copyright owner / WWF-</w:t>
                            </w:r>
                          </w:p>
                          <w:p w14:paraId="1BA3283C" w14:textId="77777777" w:rsidR="0029033A" w:rsidRDefault="0029033A" w:rsidP="0029033A"/>
                        </w:txbxContent>
                      </wps:txbx>
                      <wps:bodyPr rot="0" spcFirstLastPara="0" vertOverflow="overflow" horzOverflow="overflow" vert="horz" wrap="square" lIns="54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13B16" id="Text Box 23" o:spid="_x0000_s1030" type="#_x0000_t202" style="position:absolute;margin-left:-16.25pt;margin-top:-74.05pt;width:147.4pt;height:11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" filled="f" stroked="f" strokeweight=".5pt">
                <v:textbox inset="1.5mm,0,0,0">
                  <w:txbxContent>
                    <w:p w:rsidR="0029033A" w:rsidRPr="003908CD" w:rsidRDefault="0029033A" w:rsidP="0029033A">
                      <w:pPr>
                        <w:pStyle w:val="CopyrightCredit"/>
                      </w:pPr>
                      <w:r w:rsidRPr="003908CD">
                        <w:t>Copyright Credit © Copyright owner / WWF-</w:t>
                      </w:r>
                    </w:p>
                    <w:p w:rsidR="0029033A" w:rsidRDefault="0029033A" w:rsidP="0029033A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184" behindDoc="1" locked="0" layoutInCell="1" allowOverlap="1" wp14:anchorId="36A2A9B6" wp14:editId="19556D48">
            <wp:simplePos x="0" y="0"/>
            <wp:positionH relativeFrom="page">
              <wp:posOffset>219710</wp:posOffset>
            </wp:positionH>
            <wp:positionV relativeFrom="page">
              <wp:posOffset>220345</wp:posOffset>
            </wp:positionV>
            <wp:extent cx="7106285" cy="1002030"/>
            <wp:effectExtent l="0" t="0" r="5715" b="1270"/>
            <wp:wrapNone/>
            <wp:docPr id="36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28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D4E258A" wp14:editId="3A031CCA">
                <wp:simplePos x="0" y="0"/>
                <wp:positionH relativeFrom="column">
                  <wp:posOffset>4474210</wp:posOffset>
                </wp:positionH>
                <wp:positionV relativeFrom="paragraph">
                  <wp:posOffset>6985</wp:posOffset>
                </wp:positionV>
                <wp:extent cx="635" cy="4473575"/>
                <wp:effectExtent l="0" t="0" r="12065" b="952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4473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898A9B" id="Straight Connector 26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52.3pt,.55pt" to="352.35pt,352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&#13;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4743C63" wp14:editId="1A3D74FD">
                <wp:simplePos x="0" y="0"/>
                <wp:positionH relativeFrom="column">
                  <wp:posOffset>4702175</wp:posOffset>
                </wp:positionH>
                <wp:positionV relativeFrom="paragraph">
                  <wp:posOffset>6985</wp:posOffset>
                </wp:positionV>
                <wp:extent cx="2003425" cy="4473575"/>
                <wp:effectExtent l="0" t="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3425" cy="4473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374039" w14:textId="77777777" w:rsidR="0029033A" w:rsidRPr="005B6E63" w:rsidRDefault="0029033A" w:rsidP="0029033A">
                            <w:pPr>
                              <w:pStyle w:val="Heading2"/>
                            </w:pPr>
                            <w:r w:rsidRPr="005B6E63">
                              <w:t xml:space="preserve">HEADING 2 STYLE </w:t>
                            </w:r>
                            <w:r w:rsidRPr="005B6E63">
                              <w:br/>
                              <w:t xml:space="preserve">AN TEMACERE RE ACEPERI CENATIEM NONFITIUM INT CON </w:t>
                            </w:r>
                          </w:p>
                          <w:p w14:paraId="24A79B8F" w14:textId="77777777" w:rsidR="0029033A" w:rsidRDefault="0029033A" w:rsidP="0029033A">
                            <w:pPr>
                              <w:pStyle w:val="SmallBody"/>
                            </w:pPr>
                            <w:r w:rsidRPr="005B6E63">
                              <w:t xml:space="preserve">Small Body style </w:t>
                            </w:r>
                            <w:proofErr w:type="gramStart"/>
                            <w:r w:rsidRPr="005B6E63">
                              <w:t>An</w:t>
                            </w:r>
                            <w:proofErr w:type="gram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temacere</w:t>
                            </w:r>
                            <w:proofErr w:type="spellEnd"/>
                            <w:r w:rsidRPr="005B6E63">
                              <w:t xml:space="preserve"> re </w:t>
                            </w:r>
                            <w:proofErr w:type="spellStart"/>
                            <w:r w:rsidRPr="005B6E63">
                              <w:t>aceperi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cenatiem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nonfitium</w:t>
                            </w:r>
                            <w:proofErr w:type="spellEnd"/>
                            <w:r w:rsidRPr="005B6E63">
                              <w:t xml:space="preserve"> int, que </w:t>
                            </w:r>
                            <w:proofErr w:type="spellStart"/>
                            <w:r w:rsidRPr="005B6E63">
                              <w:t>inatil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hicipicaedi</w:t>
                            </w:r>
                            <w:proofErr w:type="spellEnd"/>
                            <w:r w:rsidRPr="005B6E63">
                              <w:t xml:space="preserve">, con </w:t>
                            </w:r>
                            <w:proofErr w:type="spellStart"/>
                            <w:r w:rsidRPr="005B6E63">
                              <w:t>virit</w:t>
                            </w:r>
                            <w:proofErr w:type="spellEnd"/>
                            <w:r w:rsidRPr="005B6E63">
                              <w:t xml:space="preserve"> L. </w:t>
                            </w:r>
                            <w:proofErr w:type="spellStart"/>
                            <w:r w:rsidRPr="005B6E63">
                              <w:t>nontra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Sercenderum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postrum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vil</w:t>
                            </w:r>
                            <w:proofErr w:type="spellEnd"/>
                            <w:r w:rsidRPr="005B6E63">
                              <w:t xml:space="preserve"> hic vit; </w:t>
                            </w:r>
                            <w:proofErr w:type="spellStart"/>
                            <w:r w:rsidRPr="005B6E63">
                              <w:t>nont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Nostorum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erebesse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cus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vere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tus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nontra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Sercenderum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postrum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vil</w:t>
                            </w:r>
                            <w:proofErr w:type="spellEnd"/>
                            <w:r w:rsidRPr="005B6E63">
                              <w:t xml:space="preserve"> hic vit; </w:t>
                            </w:r>
                            <w:proofErr w:type="spellStart"/>
                            <w:r w:rsidRPr="005B6E63">
                              <w:t>nont</w:t>
                            </w:r>
                            <w:proofErr w:type="spellEnd"/>
                            <w:r w:rsidRPr="005B6E63">
                              <w:t xml:space="preserve"> </w:t>
                            </w:r>
                            <w:proofErr w:type="spellStart"/>
                            <w:r w:rsidRPr="005B6E63">
                              <w:t>Nostorum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4D07700D" w14:textId="77777777" w:rsidR="0029033A" w:rsidRPr="00832174" w:rsidRDefault="0029033A" w:rsidP="0029033A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316277EB" w14:textId="77777777" w:rsidR="0029033A" w:rsidRPr="00832174" w:rsidRDefault="0029033A" w:rsidP="0029033A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299F3A01" w14:textId="77777777" w:rsidR="0029033A" w:rsidRPr="00832174" w:rsidRDefault="0029033A" w:rsidP="0029033A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5C8104B7" w14:textId="77777777" w:rsidR="0029033A" w:rsidRPr="00832174" w:rsidRDefault="0029033A" w:rsidP="0029033A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5C9EBDD7" w14:textId="77777777" w:rsidR="0029033A" w:rsidRPr="00832174" w:rsidRDefault="0029033A" w:rsidP="0029033A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50E5C762" w14:textId="77777777" w:rsidR="0029033A" w:rsidRPr="00D812E0" w:rsidRDefault="0029033A" w:rsidP="0029033A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F964A" id="Text Box 27" o:spid="_x0000_s1031" type="#_x0000_t202" style="position:absolute;margin-left:370.25pt;margin-top:.55pt;width:157.75pt;height:352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" filled="f" stroked="f" strokeweight=".5pt">
                <v:textbox inset="0,0,0,0">
                  <w:txbxContent>
                    <w:p w:rsidR="0029033A" w:rsidRPr="005B6E63" w:rsidRDefault="0029033A" w:rsidP="0029033A">
                      <w:pPr>
                        <w:pStyle w:val="Heading2"/>
                      </w:pPr>
                      <w:r w:rsidRPr="005B6E63">
                        <w:t xml:space="preserve">HEADING 2 STYLE </w:t>
                      </w:r>
                      <w:r w:rsidRPr="005B6E63">
                        <w:br/>
                        <w:t xml:space="preserve">AN TEMACERE RE ACEPERI CENATIEM NONFITIUM INT CON </w:t>
                      </w:r>
                    </w:p>
                    <w:p w:rsidR="0029033A" w:rsidRDefault="0029033A" w:rsidP="0029033A">
                      <w:pPr>
                        <w:pStyle w:val="SmallBody"/>
                      </w:pPr>
                      <w:r w:rsidRPr="005B6E63">
                        <w:t xml:space="preserve">Small Body style </w:t>
                      </w:r>
                      <w:proofErr w:type="gramStart"/>
                      <w:r w:rsidRPr="005B6E63">
                        <w:t>An</w:t>
                      </w:r>
                      <w:proofErr w:type="gramEnd"/>
                      <w:r w:rsidRPr="005B6E63">
                        <w:t xml:space="preserve"> </w:t>
                      </w:r>
                      <w:proofErr w:type="spellStart"/>
                      <w:r w:rsidRPr="005B6E63">
                        <w:t>temacere</w:t>
                      </w:r>
                      <w:proofErr w:type="spellEnd"/>
                      <w:r w:rsidRPr="005B6E63">
                        <w:t xml:space="preserve"> re </w:t>
                      </w:r>
                      <w:proofErr w:type="spellStart"/>
                      <w:r w:rsidRPr="005B6E63">
                        <w:t>aceperi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cenatiem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nonfitium</w:t>
                      </w:r>
                      <w:proofErr w:type="spellEnd"/>
                      <w:r w:rsidRPr="005B6E63">
                        <w:t xml:space="preserve"> int, que </w:t>
                      </w:r>
                      <w:proofErr w:type="spellStart"/>
                      <w:r w:rsidRPr="005B6E63">
                        <w:t>inatil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hicipicaedi</w:t>
                      </w:r>
                      <w:proofErr w:type="spellEnd"/>
                      <w:r w:rsidRPr="005B6E63">
                        <w:t xml:space="preserve">, con </w:t>
                      </w:r>
                      <w:proofErr w:type="spellStart"/>
                      <w:r w:rsidRPr="005B6E63">
                        <w:t>virit</w:t>
                      </w:r>
                      <w:proofErr w:type="spellEnd"/>
                      <w:r w:rsidRPr="005B6E63">
                        <w:t xml:space="preserve"> L. </w:t>
                      </w:r>
                      <w:proofErr w:type="spellStart"/>
                      <w:r w:rsidRPr="005B6E63">
                        <w:t>nontra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Sercenderum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postrum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vil</w:t>
                      </w:r>
                      <w:proofErr w:type="spellEnd"/>
                      <w:r w:rsidRPr="005B6E63">
                        <w:t xml:space="preserve"> hic vit; </w:t>
                      </w:r>
                      <w:proofErr w:type="spellStart"/>
                      <w:r w:rsidRPr="005B6E63">
                        <w:t>nont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Nostorum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erebesse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cus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vere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tus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nontra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Sercenderum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postrum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vil</w:t>
                      </w:r>
                      <w:proofErr w:type="spellEnd"/>
                      <w:r w:rsidRPr="005B6E63">
                        <w:t xml:space="preserve"> hic vit; </w:t>
                      </w:r>
                      <w:proofErr w:type="spellStart"/>
                      <w:r w:rsidRPr="005B6E63">
                        <w:t>nont</w:t>
                      </w:r>
                      <w:proofErr w:type="spellEnd"/>
                      <w:r w:rsidRPr="005B6E63">
                        <w:t xml:space="preserve"> </w:t>
                      </w:r>
                      <w:proofErr w:type="spellStart"/>
                      <w:r w:rsidRPr="005B6E63">
                        <w:t>Nostorum</w:t>
                      </w:r>
                      <w:proofErr w:type="spellEnd"/>
                      <w:r>
                        <w:t>.</w:t>
                      </w:r>
                    </w:p>
                    <w:p w:rsidR="0029033A" w:rsidRPr="00832174" w:rsidRDefault="0029033A" w:rsidP="0029033A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29033A" w:rsidRPr="00832174" w:rsidRDefault="0029033A" w:rsidP="0029033A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29033A" w:rsidRPr="00832174" w:rsidRDefault="0029033A" w:rsidP="0029033A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29033A" w:rsidRPr="00832174" w:rsidRDefault="0029033A" w:rsidP="0029033A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29033A" w:rsidRPr="00832174" w:rsidRDefault="0029033A" w:rsidP="0029033A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29033A" w:rsidRPr="00D812E0" w:rsidRDefault="0029033A" w:rsidP="0029033A"/>
                  </w:txbxContent>
                </v:textbox>
              </v:shape>
            </w:pict>
          </mc:Fallback>
        </mc:AlternateContent>
      </w:r>
      <w:r>
        <w:t>HEADING 2</w:t>
      </w:r>
      <w:r w:rsidRPr="00A867C8">
        <w:t xml:space="preserve"> STYLE</w:t>
      </w:r>
    </w:p>
    <w:p w14:paraId="1A651A10" w14:textId="77777777" w:rsidR="0029033A" w:rsidRDefault="0029033A" w:rsidP="0029033A">
      <w:pPr>
        <w:pStyle w:val="Subtitle"/>
      </w:pPr>
      <w:r w:rsidRPr="00A867C8">
        <w:t>Sub</w:t>
      </w:r>
      <w:r>
        <w:t>title</w:t>
      </w:r>
      <w:r w:rsidRPr="00A867C8">
        <w:t xml:space="preserve"> style</w:t>
      </w:r>
    </w:p>
    <w:p w14:paraId="33A595EE" w14:textId="77777777" w:rsidR="0029033A" w:rsidRDefault="0029033A" w:rsidP="0029033A">
      <w:proofErr w:type="gramStart"/>
      <w:r w:rsidRPr="00A867C8">
        <w:t>An</w:t>
      </w:r>
      <w:proofErr w:type="gramEnd"/>
      <w:r w:rsidRPr="00A867C8">
        <w:t xml:space="preserve"> </w:t>
      </w:r>
      <w:proofErr w:type="spellStart"/>
      <w:r w:rsidRPr="00A867C8">
        <w:t>temacere</w:t>
      </w:r>
      <w:proofErr w:type="spellEnd"/>
      <w:r w:rsidRPr="00A867C8">
        <w:t xml:space="preserve"> re </w:t>
      </w:r>
      <w:proofErr w:type="spellStart"/>
      <w:r w:rsidRPr="00A867C8">
        <w:t>aceperi</w:t>
      </w:r>
      <w:proofErr w:type="spellEnd"/>
      <w:r w:rsidRPr="00A867C8">
        <w:t xml:space="preserve"> </w:t>
      </w:r>
      <w:proofErr w:type="spellStart"/>
      <w:r w:rsidRPr="00A867C8">
        <w:t>cenatiem</w:t>
      </w:r>
      <w:proofErr w:type="spellEnd"/>
      <w:r w:rsidRPr="00A867C8">
        <w:t xml:space="preserve"> </w:t>
      </w:r>
      <w:proofErr w:type="spellStart"/>
      <w:r w:rsidRPr="00A867C8">
        <w:t>nonfitium</w:t>
      </w:r>
      <w:proofErr w:type="spellEnd"/>
      <w:r w:rsidRPr="00A867C8">
        <w:t xml:space="preserve"> int, que </w:t>
      </w:r>
      <w:proofErr w:type="spellStart"/>
      <w:r w:rsidRPr="00A867C8">
        <w:t>inatil</w:t>
      </w:r>
      <w:proofErr w:type="spellEnd"/>
      <w:r w:rsidRPr="00A867C8">
        <w:t xml:space="preserve"> </w:t>
      </w:r>
      <w:proofErr w:type="spellStart"/>
      <w:r w:rsidRPr="00A867C8">
        <w:t>hicipicaedi</w:t>
      </w:r>
      <w:proofErr w:type="spellEnd"/>
      <w:r w:rsidRPr="00A867C8">
        <w:t xml:space="preserve">, con </w:t>
      </w:r>
      <w:proofErr w:type="spellStart"/>
      <w:r w:rsidRPr="00A867C8">
        <w:t>virit</w:t>
      </w:r>
      <w:proofErr w:type="spellEnd"/>
      <w:r w:rsidRPr="00A867C8">
        <w:t xml:space="preserve"> L. </w:t>
      </w:r>
      <w:proofErr w:type="spellStart"/>
      <w:r w:rsidRPr="00A867C8">
        <w:t>Esultor</w:t>
      </w:r>
      <w:proofErr w:type="spellEnd"/>
      <w:r w:rsidRPr="00A867C8">
        <w:t xml:space="preserve"> </w:t>
      </w:r>
      <w:proofErr w:type="spellStart"/>
      <w:r w:rsidRPr="00A867C8">
        <w:t>turnum</w:t>
      </w:r>
      <w:proofErr w:type="spellEnd"/>
      <w:r w:rsidRPr="00A867C8">
        <w:t xml:space="preserve"> </w:t>
      </w:r>
      <w:proofErr w:type="spellStart"/>
      <w:r w:rsidRPr="00A867C8">
        <w:t>noruninum</w:t>
      </w:r>
      <w:proofErr w:type="spellEnd"/>
      <w:r w:rsidRPr="00A867C8">
        <w:t xml:space="preserve"> </w:t>
      </w:r>
      <w:proofErr w:type="spellStart"/>
      <w:r w:rsidRPr="00A867C8">
        <w:t>ocres</w:t>
      </w:r>
      <w:proofErr w:type="spellEnd"/>
      <w:r w:rsidRPr="00A867C8">
        <w:t xml:space="preserve"> </w:t>
      </w:r>
      <w:proofErr w:type="spellStart"/>
      <w:r w:rsidRPr="00A867C8">
        <w:t>Nihilius</w:t>
      </w:r>
      <w:proofErr w:type="spellEnd"/>
      <w:r w:rsidRPr="00A867C8">
        <w:t xml:space="preserve"> se </w:t>
      </w:r>
      <w:proofErr w:type="spellStart"/>
      <w:r w:rsidRPr="00A867C8">
        <w:t>avo</w:t>
      </w:r>
      <w:proofErr w:type="spellEnd"/>
      <w:r w:rsidRPr="00A867C8">
        <w:t xml:space="preserve">, qua </w:t>
      </w:r>
      <w:proofErr w:type="spellStart"/>
      <w:r w:rsidRPr="00A867C8">
        <w:t>nontra</w:t>
      </w:r>
      <w:proofErr w:type="spellEnd"/>
      <w:r w:rsidRPr="00A867C8">
        <w:t xml:space="preserve"> </w:t>
      </w:r>
      <w:proofErr w:type="spellStart"/>
      <w:r w:rsidRPr="00A867C8">
        <w:t>Sercenderum</w:t>
      </w:r>
      <w:proofErr w:type="spellEnd"/>
      <w:r w:rsidRPr="00A867C8">
        <w:t xml:space="preserve"> </w:t>
      </w:r>
      <w:proofErr w:type="spellStart"/>
      <w:r w:rsidRPr="00A867C8">
        <w:t>postrum</w:t>
      </w:r>
      <w:proofErr w:type="spellEnd"/>
      <w:r w:rsidRPr="00A867C8">
        <w:t xml:space="preserve"> </w:t>
      </w:r>
      <w:proofErr w:type="spellStart"/>
      <w:r w:rsidRPr="00A867C8">
        <w:t>vil</w:t>
      </w:r>
      <w:proofErr w:type="spellEnd"/>
      <w:r w:rsidRPr="00A867C8">
        <w:t xml:space="preserve"> hic vit; </w:t>
      </w:r>
      <w:proofErr w:type="spellStart"/>
      <w:r w:rsidRPr="00A867C8">
        <w:t>nont</w:t>
      </w:r>
      <w:proofErr w:type="spellEnd"/>
      <w:r w:rsidRPr="00A867C8">
        <w:t xml:space="preserve"> </w:t>
      </w:r>
      <w:proofErr w:type="spellStart"/>
      <w:r w:rsidRPr="00A867C8">
        <w:t>Nostorum</w:t>
      </w:r>
      <w:proofErr w:type="spellEnd"/>
      <w:r w:rsidRPr="00A867C8">
        <w:t xml:space="preserve"> </w:t>
      </w:r>
      <w:proofErr w:type="spellStart"/>
      <w:r w:rsidRPr="00A867C8">
        <w:t>erebesse</w:t>
      </w:r>
      <w:proofErr w:type="spellEnd"/>
      <w:r w:rsidRPr="00A867C8">
        <w:t xml:space="preserve"> </w:t>
      </w:r>
      <w:proofErr w:type="spellStart"/>
      <w:r w:rsidRPr="00A867C8">
        <w:t>cus</w:t>
      </w:r>
      <w:proofErr w:type="spellEnd"/>
      <w:r w:rsidRPr="00A867C8">
        <w:t xml:space="preserve"> </w:t>
      </w:r>
      <w:proofErr w:type="spellStart"/>
      <w:r w:rsidRPr="00A867C8">
        <w:t>vere</w:t>
      </w:r>
      <w:proofErr w:type="spellEnd"/>
      <w:r w:rsidRPr="00A867C8">
        <w:t xml:space="preserve"> </w:t>
      </w:r>
      <w:proofErr w:type="spellStart"/>
      <w:r w:rsidRPr="00A867C8">
        <w:t>tus</w:t>
      </w:r>
      <w:proofErr w:type="spellEnd"/>
      <w:r w:rsidRPr="00A867C8">
        <w:t xml:space="preserve"> bone </w:t>
      </w:r>
      <w:proofErr w:type="spellStart"/>
      <w:r w:rsidRPr="00A867C8">
        <w:t>eo</w:t>
      </w:r>
      <w:proofErr w:type="spellEnd"/>
      <w:r w:rsidRPr="00A867C8">
        <w:t xml:space="preserve">, </w:t>
      </w:r>
      <w:proofErr w:type="spellStart"/>
      <w:r w:rsidRPr="00A867C8">
        <w:t>quissilius</w:t>
      </w:r>
      <w:proofErr w:type="spellEnd"/>
      <w:r w:rsidRPr="00A867C8">
        <w:t xml:space="preserve">; </w:t>
      </w:r>
      <w:proofErr w:type="spellStart"/>
      <w:r w:rsidRPr="00A867C8">
        <w:t>essulabis</w:t>
      </w:r>
      <w:proofErr w:type="spellEnd"/>
      <w:r w:rsidRPr="00A867C8">
        <w:t xml:space="preserve">, </w:t>
      </w:r>
      <w:proofErr w:type="spellStart"/>
      <w:r w:rsidRPr="00A867C8">
        <w:t>moriti</w:t>
      </w:r>
      <w:proofErr w:type="spellEnd"/>
      <w:r w:rsidRPr="00A867C8">
        <w:t xml:space="preserve">, </w:t>
      </w:r>
    </w:p>
    <w:p w14:paraId="72759530" w14:textId="77777777" w:rsidR="0029033A" w:rsidRDefault="0029033A" w:rsidP="0029033A">
      <w:pPr>
        <w:pStyle w:val="Subtitle"/>
      </w:pPr>
      <w:r w:rsidRPr="00A867C8">
        <w:t>Sub</w:t>
      </w:r>
      <w:r>
        <w:t>title</w:t>
      </w:r>
      <w:r w:rsidRPr="00A867C8">
        <w:t xml:space="preserve"> style</w:t>
      </w:r>
    </w:p>
    <w:p w14:paraId="23E94874" w14:textId="77777777" w:rsidR="0029033A" w:rsidRDefault="0029033A" w:rsidP="0029033A">
      <w:pPr>
        <w:pStyle w:val="Subtitle"/>
      </w:pPr>
      <w:proofErr w:type="spellStart"/>
      <w:r w:rsidRPr="00A867C8">
        <w:t>Catis</w:t>
      </w:r>
      <w:proofErr w:type="spellEnd"/>
      <w:r w:rsidRPr="00A867C8">
        <w:t xml:space="preserve"> </w:t>
      </w:r>
      <w:proofErr w:type="spellStart"/>
      <w:r w:rsidRPr="00A867C8">
        <w:t>pos</w:t>
      </w:r>
      <w:proofErr w:type="spellEnd"/>
      <w:r w:rsidRPr="00A867C8">
        <w:t xml:space="preserve"> </w:t>
      </w:r>
      <w:proofErr w:type="spellStart"/>
      <w:r w:rsidRPr="00A867C8">
        <w:t>nequit</w:t>
      </w:r>
      <w:proofErr w:type="spellEnd"/>
      <w:r w:rsidRPr="00A867C8">
        <w:t xml:space="preserve"> </w:t>
      </w:r>
      <w:proofErr w:type="spellStart"/>
      <w:r w:rsidRPr="00A867C8">
        <w:t>intraciis</w:t>
      </w:r>
      <w:proofErr w:type="spellEnd"/>
      <w:r w:rsidRPr="00A867C8">
        <w:t xml:space="preserve"> </w:t>
      </w:r>
      <w:proofErr w:type="spellStart"/>
      <w:r w:rsidRPr="00A867C8">
        <w:t>halicae</w:t>
      </w:r>
      <w:proofErr w:type="spellEnd"/>
      <w:r w:rsidRPr="00A867C8">
        <w:t xml:space="preserve"> </w:t>
      </w:r>
      <w:proofErr w:type="spellStart"/>
      <w:r w:rsidRPr="00A867C8">
        <w:t>nonsimunc</w:t>
      </w:r>
      <w:proofErr w:type="spellEnd"/>
      <w:r w:rsidRPr="00A867C8">
        <w:t xml:space="preserve"> tri </w:t>
      </w:r>
      <w:proofErr w:type="spellStart"/>
      <w:r w:rsidRPr="00A867C8">
        <w:t>porei</w:t>
      </w:r>
      <w:proofErr w:type="spellEnd"/>
      <w:r w:rsidRPr="00A867C8">
        <w:t xml:space="preserve"> </w:t>
      </w:r>
      <w:proofErr w:type="spellStart"/>
      <w:r w:rsidRPr="00A867C8">
        <w:t>senihiliisul</w:t>
      </w:r>
      <w:proofErr w:type="spellEnd"/>
      <w:r w:rsidRPr="00A867C8">
        <w:t xml:space="preserve"> </w:t>
      </w:r>
      <w:proofErr w:type="spellStart"/>
      <w:r w:rsidRPr="00A867C8">
        <w:t>vo</w:t>
      </w:r>
      <w:proofErr w:type="spellEnd"/>
      <w:r w:rsidRPr="00A867C8">
        <w:t xml:space="preserve">, </w:t>
      </w:r>
      <w:proofErr w:type="spellStart"/>
      <w:r w:rsidRPr="00A867C8">
        <w:t>quam</w:t>
      </w:r>
      <w:proofErr w:type="spellEnd"/>
      <w:r w:rsidRPr="00A867C8">
        <w:t xml:space="preserve"> </w:t>
      </w:r>
      <w:proofErr w:type="spellStart"/>
      <w:r w:rsidRPr="00A867C8">
        <w:t>postro</w:t>
      </w:r>
      <w:proofErr w:type="spellEnd"/>
      <w:r w:rsidRPr="00A867C8">
        <w:t xml:space="preserve">, </w:t>
      </w:r>
      <w:proofErr w:type="spellStart"/>
      <w:r w:rsidRPr="00A867C8">
        <w:t>nordien</w:t>
      </w:r>
      <w:proofErr w:type="spellEnd"/>
      <w:r w:rsidRPr="00A867C8">
        <w:t xml:space="preserve"> </w:t>
      </w:r>
      <w:proofErr w:type="spellStart"/>
      <w:r w:rsidRPr="00A867C8">
        <w:t>tiaequas</w:t>
      </w:r>
      <w:proofErr w:type="spellEnd"/>
      <w:r w:rsidRPr="00A867C8">
        <w:t xml:space="preserve"> </w:t>
      </w:r>
      <w:proofErr w:type="spellStart"/>
      <w:r w:rsidRPr="00A867C8">
        <w:t>musquem</w:t>
      </w:r>
      <w:proofErr w:type="spellEnd"/>
      <w:r w:rsidRPr="00A867C8">
        <w:t xml:space="preserve"> te </w:t>
      </w:r>
      <w:proofErr w:type="spellStart"/>
      <w:r w:rsidRPr="00A867C8">
        <w:t>vissa</w:t>
      </w:r>
      <w:proofErr w:type="spellEnd"/>
      <w:r w:rsidRPr="00A867C8">
        <w:t xml:space="preserve"> </w:t>
      </w:r>
      <w:proofErr w:type="spellStart"/>
      <w:r w:rsidRPr="00A867C8">
        <w:t>ocatam</w:t>
      </w:r>
      <w:proofErr w:type="spellEnd"/>
      <w:r w:rsidRPr="00A867C8">
        <w:t xml:space="preserve"> </w:t>
      </w:r>
      <w:proofErr w:type="spellStart"/>
      <w:r w:rsidRPr="00A867C8">
        <w:t>publin</w:t>
      </w:r>
      <w:proofErr w:type="spellEnd"/>
      <w:r w:rsidRPr="00A867C8">
        <w:t xml:space="preserve"> </w:t>
      </w:r>
      <w:proofErr w:type="spellStart"/>
      <w:r w:rsidRPr="00A867C8">
        <w:t>vidit</w:t>
      </w:r>
      <w:proofErr w:type="spellEnd"/>
      <w:r w:rsidRPr="00A867C8">
        <w:t xml:space="preserve"> </w:t>
      </w:r>
      <w:proofErr w:type="spellStart"/>
      <w:r w:rsidRPr="00A867C8">
        <w:t>omanteme</w:t>
      </w:r>
      <w:proofErr w:type="spellEnd"/>
      <w:r w:rsidRPr="00A867C8">
        <w:t xml:space="preserve"> </w:t>
      </w:r>
      <w:proofErr w:type="spellStart"/>
      <w:r w:rsidRPr="00A867C8">
        <w:t>nos</w:t>
      </w:r>
      <w:proofErr w:type="spellEnd"/>
      <w:r w:rsidRPr="00A867C8">
        <w:t xml:space="preserve">, </w:t>
      </w:r>
      <w:proofErr w:type="spellStart"/>
      <w:r w:rsidRPr="00A867C8">
        <w:t>sidem</w:t>
      </w:r>
      <w:proofErr w:type="spellEnd"/>
      <w:r w:rsidRPr="00A867C8">
        <w:t xml:space="preserve"> se et </w:t>
      </w:r>
      <w:proofErr w:type="spellStart"/>
      <w:r w:rsidRPr="00A867C8">
        <w:t>inimus</w:t>
      </w:r>
      <w:proofErr w:type="spellEnd"/>
      <w:r w:rsidRPr="00A867C8">
        <w:t xml:space="preserve">, </w:t>
      </w:r>
      <w:proofErr w:type="spellStart"/>
      <w:r w:rsidRPr="00A867C8">
        <w:t>nes</w:t>
      </w:r>
      <w:proofErr w:type="spellEnd"/>
      <w:r w:rsidRPr="00A867C8">
        <w:t xml:space="preserve">, cum rei se </w:t>
      </w:r>
      <w:proofErr w:type="spellStart"/>
      <w:r w:rsidRPr="00A867C8">
        <w:t>pria</w:t>
      </w:r>
      <w:proofErr w:type="spellEnd"/>
      <w:r w:rsidRPr="00A867C8">
        <w:t>? Sub</w:t>
      </w:r>
      <w:r>
        <w:t>title</w:t>
      </w:r>
      <w:r w:rsidRPr="00A867C8">
        <w:t xml:space="preserve"> style</w:t>
      </w:r>
    </w:p>
    <w:p w14:paraId="478D40EA" w14:textId="77777777" w:rsidR="0029033A" w:rsidRPr="00A867C8" w:rsidRDefault="0029033A" w:rsidP="0029033A">
      <w:r w:rsidRPr="00A867C8">
        <w:t xml:space="preserve">Ades </w:t>
      </w:r>
      <w:proofErr w:type="spellStart"/>
      <w:r w:rsidRPr="00A867C8">
        <w:t>dem</w:t>
      </w:r>
      <w:proofErr w:type="spellEnd"/>
      <w:r w:rsidRPr="00A867C8">
        <w:t xml:space="preserve"> </w:t>
      </w:r>
      <w:proofErr w:type="spellStart"/>
      <w:r w:rsidRPr="00A867C8">
        <w:t>hacrum</w:t>
      </w:r>
      <w:proofErr w:type="spellEnd"/>
      <w:r w:rsidRPr="00A867C8">
        <w:t xml:space="preserve">. </w:t>
      </w:r>
      <w:proofErr w:type="gramStart"/>
      <w:r w:rsidRPr="00A867C8">
        <w:t>An</w:t>
      </w:r>
      <w:proofErr w:type="gramEnd"/>
      <w:r w:rsidRPr="00A867C8">
        <w:t xml:space="preserve"> </w:t>
      </w:r>
      <w:proofErr w:type="spellStart"/>
      <w:r w:rsidRPr="00A867C8">
        <w:t>dio</w:t>
      </w:r>
      <w:proofErr w:type="spellEnd"/>
      <w:r w:rsidRPr="00A867C8">
        <w:t xml:space="preserve"> </w:t>
      </w:r>
      <w:proofErr w:type="spellStart"/>
      <w:r w:rsidRPr="00A867C8">
        <w:t>consulisquem</w:t>
      </w:r>
      <w:proofErr w:type="spellEnd"/>
      <w:r w:rsidRPr="00A867C8">
        <w:t xml:space="preserve"> iam </w:t>
      </w:r>
      <w:proofErr w:type="spellStart"/>
      <w:r w:rsidRPr="00A867C8">
        <w:t>adducid</w:t>
      </w:r>
      <w:proofErr w:type="spellEnd"/>
      <w:r w:rsidRPr="00A867C8">
        <w:t xml:space="preserve"> </w:t>
      </w:r>
      <w:proofErr w:type="spellStart"/>
      <w:r w:rsidRPr="00A867C8">
        <w:t>mo</w:t>
      </w:r>
      <w:proofErr w:type="spellEnd"/>
      <w:r w:rsidRPr="00A867C8">
        <w:t xml:space="preserve"> </w:t>
      </w:r>
      <w:proofErr w:type="spellStart"/>
      <w:r w:rsidRPr="00A867C8">
        <w:t>cultuius</w:t>
      </w:r>
      <w:proofErr w:type="spellEnd"/>
      <w:r w:rsidRPr="00A867C8">
        <w:t xml:space="preserve"> </w:t>
      </w:r>
      <w:proofErr w:type="spellStart"/>
      <w:r w:rsidRPr="00A867C8">
        <w:t>sedescr</w:t>
      </w:r>
      <w:proofErr w:type="spellEnd"/>
      <w:r w:rsidRPr="00A867C8">
        <w:t xml:space="preserve"> </w:t>
      </w:r>
      <w:proofErr w:type="spellStart"/>
      <w:r w:rsidRPr="00A867C8">
        <w:t>essidie</w:t>
      </w:r>
      <w:proofErr w:type="spellEnd"/>
      <w:r w:rsidRPr="00A867C8">
        <w:t xml:space="preserve"> </w:t>
      </w:r>
      <w:proofErr w:type="spellStart"/>
      <w:r w:rsidRPr="00A867C8">
        <w:t>ntestis</w:t>
      </w:r>
      <w:proofErr w:type="spellEnd"/>
      <w:r w:rsidRPr="00A867C8">
        <w:t xml:space="preserve"> </w:t>
      </w:r>
      <w:proofErr w:type="spellStart"/>
      <w:r w:rsidRPr="00A867C8">
        <w:t>hos</w:t>
      </w:r>
      <w:proofErr w:type="spellEnd"/>
      <w:r w:rsidRPr="00A867C8">
        <w:t xml:space="preserve">, </w:t>
      </w:r>
      <w:proofErr w:type="spellStart"/>
      <w:r w:rsidRPr="00A867C8">
        <w:t>Valabit</w:t>
      </w:r>
      <w:proofErr w:type="spellEnd"/>
      <w:r w:rsidRPr="00A867C8">
        <w:t xml:space="preserve"> </w:t>
      </w:r>
      <w:proofErr w:type="spellStart"/>
      <w:r w:rsidRPr="00A867C8">
        <w:t>patum</w:t>
      </w:r>
      <w:proofErr w:type="spellEnd"/>
      <w:r w:rsidRPr="00A867C8">
        <w:t xml:space="preserve"> </w:t>
      </w:r>
      <w:proofErr w:type="spellStart"/>
      <w:r w:rsidRPr="00A867C8">
        <w:t>tiusciem</w:t>
      </w:r>
      <w:proofErr w:type="spellEnd"/>
      <w:r w:rsidRPr="00A867C8">
        <w:t xml:space="preserve"> diem </w:t>
      </w:r>
      <w:proofErr w:type="spellStart"/>
      <w:r w:rsidRPr="00A867C8">
        <w:t>Rommoerfex</w:t>
      </w:r>
      <w:proofErr w:type="spellEnd"/>
      <w:r w:rsidRPr="00A867C8">
        <w:t xml:space="preserve"> </w:t>
      </w:r>
      <w:proofErr w:type="spellStart"/>
      <w:r w:rsidRPr="00A867C8">
        <w:t>senatus</w:t>
      </w:r>
      <w:proofErr w:type="spellEnd"/>
      <w:r w:rsidRPr="00A867C8">
        <w:t xml:space="preserve">. Los </w:t>
      </w:r>
      <w:proofErr w:type="spellStart"/>
      <w:r w:rsidRPr="00A867C8">
        <w:t>hostiors</w:t>
      </w:r>
      <w:proofErr w:type="spellEnd"/>
      <w:r w:rsidRPr="00A867C8">
        <w:t xml:space="preserve"> </w:t>
      </w:r>
      <w:proofErr w:type="spellStart"/>
      <w:r w:rsidRPr="00A867C8">
        <w:t>caet</w:t>
      </w:r>
      <w:proofErr w:type="spellEnd"/>
      <w:r w:rsidRPr="00A867C8">
        <w:t xml:space="preserve"> </w:t>
      </w:r>
      <w:proofErr w:type="spellStart"/>
      <w:r w:rsidRPr="00A867C8">
        <w:t>acciam</w:t>
      </w:r>
      <w:proofErr w:type="spellEnd"/>
      <w:r w:rsidRPr="00A867C8">
        <w:t xml:space="preserve"> </w:t>
      </w:r>
      <w:proofErr w:type="spellStart"/>
      <w:r w:rsidRPr="00A867C8">
        <w:t>musquius</w:t>
      </w:r>
      <w:proofErr w:type="spellEnd"/>
      <w:r w:rsidRPr="00A867C8">
        <w:t xml:space="preserve"> </w:t>
      </w:r>
      <w:proofErr w:type="spellStart"/>
      <w:r w:rsidRPr="00A867C8">
        <w:t>pra</w:t>
      </w:r>
      <w:proofErr w:type="spellEnd"/>
      <w:r w:rsidRPr="00A867C8">
        <w:t xml:space="preserve"> det; in </w:t>
      </w:r>
      <w:proofErr w:type="spellStart"/>
      <w:r w:rsidRPr="00A867C8">
        <w:t>speress</w:t>
      </w:r>
      <w:proofErr w:type="spellEnd"/>
      <w:r w:rsidRPr="00A867C8">
        <w:t xml:space="preserve"> </w:t>
      </w:r>
      <w:proofErr w:type="spellStart"/>
      <w:r w:rsidRPr="00A867C8">
        <w:t>ribus</w:t>
      </w:r>
      <w:proofErr w:type="spellEnd"/>
      <w:r w:rsidRPr="00A867C8">
        <w:t xml:space="preserve"> </w:t>
      </w:r>
      <w:proofErr w:type="spellStart"/>
      <w:r w:rsidRPr="00A867C8">
        <w:t>nosus</w:t>
      </w:r>
      <w:proofErr w:type="spellEnd"/>
      <w:r w:rsidRPr="00A867C8">
        <w:t xml:space="preserve"> cum, </w:t>
      </w:r>
      <w:proofErr w:type="spellStart"/>
      <w:r w:rsidRPr="00A867C8">
        <w:t>num</w:t>
      </w:r>
      <w:proofErr w:type="spellEnd"/>
      <w:r w:rsidRPr="00A867C8">
        <w:t xml:space="preserve"> cons fora </w:t>
      </w:r>
      <w:proofErr w:type="spellStart"/>
      <w:r w:rsidRPr="00A867C8">
        <w:t>mantebus</w:t>
      </w:r>
      <w:proofErr w:type="spellEnd"/>
      <w:r w:rsidRPr="00A867C8">
        <w:t xml:space="preserve">, que </w:t>
      </w:r>
      <w:proofErr w:type="spellStart"/>
      <w:r w:rsidRPr="00A867C8">
        <w:t>esi</w:t>
      </w:r>
      <w:proofErr w:type="spellEnd"/>
      <w:r w:rsidRPr="00A867C8">
        <w:t xml:space="preserve"> </w:t>
      </w:r>
      <w:proofErr w:type="spellStart"/>
      <w:r w:rsidRPr="00A867C8">
        <w:t>intraecultum</w:t>
      </w:r>
      <w:proofErr w:type="spellEnd"/>
      <w:r w:rsidRPr="00A867C8">
        <w:t>.</w:t>
      </w:r>
      <w:r w:rsidRPr="00E42F92">
        <w:rPr>
          <w:noProof/>
        </w:rPr>
        <w:t xml:space="preserve"> </w:t>
      </w:r>
    </w:p>
    <w:p w14:paraId="11002262" w14:textId="77777777" w:rsidR="0029033A" w:rsidRPr="00A867C8" w:rsidRDefault="0029033A" w:rsidP="0029033A">
      <w:pPr>
        <w:pStyle w:val="Heading2"/>
      </w:pPr>
      <w:r>
        <w:t>HEADING 2</w:t>
      </w:r>
      <w:r w:rsidRPr="00A867C8">
        <w:t xml:space="preserve"> STYLE</w:t>
      </w:r>
    </w:p>
    <w:p w14:paraId="4D33C71E" w14:textId="77777777" w:rsidR="0029033A" w:rsidRPr="00A867C8" w:rsidRDefault="0029033A" w:rsidP="0029033A">
      <w:r w:rsidRPr="00A867C8">
        <w:t xml:space="preserve">In te rem </w:t>
      </w:r>
      <w:proofErr w:type="spellStart"/>
      <w:r w:rsidRPr="00A867C8">
        <w:t>elusque</w:t>
      </w:r>
      <w:proofErr w:type="spellEnd"/>
      <w:r w:rsidRPr="00A867C8">
        <w:t xml:space="preserve"> </w:t>
      </w:r>
      <w:proofErr w:type="spellStart"/>
      <w:r w:rsidRPr="00A867C8">
        <w:t>igna</w:t>
      </w:r>
      <w:proofErr w:type="spellEnd"/>
      <w:r w:rsidRPr="00A867C8">
        <w:t xml:space="preserve"> </w:t>
      </w:r>
      <w:proofErr w:type="spellStart"/>
      <w:r w:rsidRPr="00A867C8">
        <w:t>mandam</w:t>
      </w:r>
      <w:proofErr w:type="spellEnd"/>
      <w:r w:rsidRPr="00A867C8">
        <w:t xml:space="preserve"> se </w:t>
      </w:r>
      <w:proofErr w:type="spellStart"/>
      <w:r w:rsidRPr="00A867C8">
        <w:t>actat</w:t>
      </w:r>
      <w:proofErr w:type="spellEnd"/>
      <w:r w:rsidRPr="00A867C8">
        <w:t xml:space="preserve"> </w:t>
      </w:r>
      <w:proofErr w:type="spellStart"/>
      <w:r w:rsidRPr="00A867C8">
        <w:t>intius</w:t>
      </w:r>
      <w:proofErr w:type="spellEnd"/>
      <w:r w:rsidRPr="00A867C8">
        <w:t xml:space="preserve"> </w:t>
      </w:r>
      <w:proofErr w:type="spellStart"/>
      <w:r w:rsidRPr="00A867C8">
        <w:t>reberi</w:t>
      </w:r>
      <w:proofErr w:type="spellEnd"/>
      <w:r w:rsidRPr="00A867C8">
        <w:t xml:space="preserve"> </w:t>
      </w:r>
      <w:proofErr w:type="spellStart"/>
      <w:r w:rsidRPr="00A867C8">
        <w:t>ingulto</w:t>
      </w:r>
      <w:proofErr w:type="spellEnd"/>
      <w:r w:rsidRPr="00A867C8">
        <w:t xml:space="preserve"> </w:t>
      </w:r>
      <w:proofErr w:type="spellStart"/>
      <w:r w:rsidRPr="00A867C8">
        <w:t>culia</w:t>
      </w:r>
      <w:proofErr w:type="spellEnd"/>
      <w:r w:rsidRPr="00A867C8">
        <w:t xml:space="preserve"> </w:t>
      </w:r>
      <w:r w:rsidRPr="00A867C8">
        <w:br/>
        <w:t xml:space="preserve">ne ta iam in nem consult </w:t>
      </w:r>
      <w:proofErr w:type="spellStart"/>
      <w:r w:rsidRPr="00A867C8">
        <w:t>iquossum</w:t>
      </w:r>
      <w:proofErr w:type="spellEnd"/>
      <w:r w:rsidRPr="00A867C8">
        <w:t xml:space="preserve"> </w:t>
      </w:r>
      <w:proofErr w:type="spellStart"/>
      <w:r w:rsidRPr="00A867C8">
        <w:t>sulturo</w:t>
      </w:r>
      <w:proofErr w:type="spellEnd"/>
      <w:r w:rsidRPr="00A867C8">
        <w:t xml:space="preserve"> ipse </w:t>
      </w:r>
      <w:proofErr w:type="spellStart"/>
      <w:r w:rsidRPr="00A867C8">
        <w:t>inpris</w:t>
      </w:r>
      <w:proofErr w:type="spellEnd"/>
      <w:r w:rsidRPr="00A867C8">
        <w:t xml:space="preserve"> </w:t>
      </w:r>
      <w:proofErr w:type="spellStart"/>
      <w:r w:rsidRPr="00A867C8">
        <w:t>viris</w:t>
      </w:r>
      <w:proofErr w:type="spellEnd"/>
      <w:r w:rsidRPr="00A867C8">
        <w:t xml:space="preserve">, </w:t>
      </w:r>
      <w:proofErr w:type="spellStart"/>
      <w:r w:rsidRPr="00A867C8">
        <w:t>vivigna</w:t>
      </w:r>
      <w:proofErr w:type="spellEnd"/>
      <w:r w:rsidRPr="00A867C8">
        <w:t xml:space="preserve">, </w:t>
      </w:r>
      <w:proofErr w:type="spellStart"/>
      <w:r w:rsidRPr="00A867C8">
        <w:t>morum</w:t>
      </w:r>
      <w:proofErr w:type="spellEnd"/>
      <w:r w:rsidRPr="00A867C8">
        <w:t xml:space="preserve"> </w:t>
      </w:r>
      <w:proofErr w:type="spellStart"/>
      <w:r w:rsidRPr="00A867C8">
        <w:t>omnero</w:t>
      </w:r>
      <w:proofErr w:type="spellEnd"/>
      <w:r w:rsidRPr="00A867C8">
        <w:t xml:space="preserve"> </w:t>
      </w:r>
      <w:proofErr w:type="spellStart"/>
      <w:r w:rsidRPr="00A867C8">
        <w:t>auteli</w:t>
      </w:r>
      <w:proofErr w:type="spellEnd"/>
      <w:r w:rsidRPr="00A867C8">
        <w:t xml:space="preserve">, </w:t>
      </w:r>
      <w:proofErr w:type="spellStart"/>
      <w:r w:rsidRPr="00A867C8">
        <w:t>nostrib</w:t>
      </w:r>
      <w:proofErr w:type="spellEnd"/>
      <w:r w:rsidRPr="00A867C8">
        <w:t xml:space="preserve"> </w:t>
      </w:r>
      <w:proofErr w:type="spellStart"/>
      <w:r w:rsidRPr="00A867C8">
        <w:t>eresimus</w:t>
      </w:r>
      <w:proofErr w:type="spellEnd"/>
      <w:r w:rsidRPr="00A867C8">
        <w:t xml:space="preserve"> es </w:t>
      </w:r>
      <w:proofErr w:type="spellStart"/>
      <w:r w:rsidRPr="00A867C8">
        <w:t>fortuam</w:t>
      </w:r>
      <w:proofErr w:type="spellEnd"/>
      <w:r w:rsidRPr="00A867C8">
        <w:t xml:space="preserve"> adducer </w:t>
      </w:r>
      <w:proofErr w:type="spellStart"/>
      <w:r w:rsidRPr="00A867C8">
        <w:t>fentiae</w:t>
      </w:r>
      <w:proofErr w:type="spellEnd"/>
      <w:r w:rsidRPr="00A867C8">
        <w:t xml:space="preserve"> </w:t>
      </w:r>
      <w:proofErr w:type="spellStart"/>
      <w:r w:rsidRPr="00A867C8">
        <w:t>nihi</w:t>
      </w:r>
      <w:proofErr w:type="spellEnd"/>
      <w:r w:rsidRPr="00A867C8">
        <w:t xml:space="preserve">, </w:t>
      </w:r>
      <w:proofErr w:type="spellStart"/>
      <w:r w:rsidRPr="00A867C8">
        <w:t>quam</w:t>
      </w:r>
      <w:proofErr w:type="spellEnd"/>
      <w:r w:rsidRPr="00A867C8">
        <w:t xml:space="preserve">, </w:t>
      </w:r>
      <w:proofErr w:type="spellStart"/>
      <w:r w:rsidRPr="00A867C8">
        <w:t>virmaio</w:t>
      </w:r>
      <w:proofErr w:type="spellEnd"/>
      <w:r w:rsidRPr="00A867C8">
        <w:t xml:space="preserve"> </w:t>
      </w:r>
      <w:proofErr w:type="spellStart"/>
      <w:r w:rsidRPr="00A867C8">
        <w:t>nsunter</w:t>
      </w:r>
      <w:proofErr w:type="spellEnd"/>
      <w:r w:rsidRPr="00A867C8">
        <w:t xml:space="preserve"> </w:t>
      </w:r>
      <w:proofErr w:type="spellStart"/>
      <w:r w:rsidRPr="00A867C8">
        <w:t>obsenatis</w:t>
      </w:r>
      <w:proofErr w:type="spellEnd"/>
      <w:r w:rsidRPr="00A867C8">
        <w:t xml:space="preserve"> cluderiin vist vered publissus es in huidemurimis. </w:t>
      </w:r>
      <w:proofErr w:type="spellStart"/>
      <w:r w:rsidRPr="00A867C8">
        <w:t>hilleger</w:t>
      </w:r>
      <w:proofErr w:type="spellEnd"/>
      <w:r w:rsidRPr="00A867C8">
        <w:t xml:space="preserve"> </w:t>
      </w:r>
      <w:proofErr w:type="spellStart"/>
      <w:r w:rsidRPr="00A867C8">
        <w:t>unum</w:t>
      </w:r>
      <w:proofErr w:type="spellEnd"/>
      <w:r w:rsidRPr="00A867C8">
        <w:t xml:space="preserve"> </w:t>
      </w:r>
      <w:proofErr w:type="spellStart"/>
      <w:r w:rsidRPr="00A867C8">
        <w:t>ius</w:t>
      </w:r>
      <w:proofErr w:type="spellEnd"/>
      <w:r w:rsidRPr="00A867C8">
        <w:t xml:space="preserve"> </w:t>
      </w:r>
      <w:proofErr w:type="spellStart"/>
      <w:r w:rsidRPr="00A867C8">
        <w:t>trur</w:t>
      </w:r>
      <w:proofErr w:type="spellEnd"/>
      <w:r w:rsidRPr="00A867C8">
        <w:t xml:space="preserve">. </w:t>
      </w:r>
      <w:proofErr w:type="spellStart"/>
      <w:r w:rsidRPr="00A867C8">
        <w:t>Catu</w:t>
      </w:r>
      <w:proofErr w:type="spellEnd"/>
      <w:r w:rsidRPr="00A867C8">
        <w:t xml:space="preserve"> </w:t>
      </w:r>
      <w:proofErr w:type="spellStart"/>
      <w:r w:rsidRPr="00A867C8">
        <w:t>moeriostris</w:t>
      </w:r>
      <w:proofErr w:type="spellEnd"/>
      <w:r w:rsidRPr="00A867C8">
        <w:t xml:space="preserve"> </w:t>
      </w:r>
      <w:proofErr w:type="spellStart"/>
      <w:r w:rsidRPr="00A867C8">
        <w:t>parius</w:t>
      </w:r>
      <w:proofErr w:type="spellEnd"/>
      <w:r w:rsidRPr="00A867C8">
        <w:t xml:space="preserve">, </w:t>
      </w:r>
      <w:proofErr w:type="spellStart"/>
      <w:r w:rsidRPr="00A867C8">
        <w:t>silicatilia</w:t>
      </w:r>
      <w:proofErr w:type="spellEnd"/>
      <w:r w:rsidRPr="00A867C8">
        <w:t xml:space="preserve"> </w:t>
      </w:r>
      <w:proofErr w:type="spellStart"/>
      <w:r w:rsidRPr="00A867C8">
        <w:t>terferfesis</w:t>
      </w:r>
      <w:proofErr w:type="spellEnd"/>
      <w:r w:rsidRPr="00A867C8">
        <w:t xml:space="preserve"> </w:t>
      </w:r>
      <w:proofErr w:type="spellStart"/>
      <w:r w:rsidRPr="00A867C8">
        <w:t>ipimis</w:t>
      </w:r>
      <w:proofErr w:type="spellEnd"/>
      <w:r w:rsidRPr="00A867C8">
        <w:t xml:space="preserve">. </w:t>
      </w:r>
      <w:proofErr w:type="spellStart"/>
      <w:r w:rsidRPr="00A867C8">
        <w:t>Maritiae</w:t>
      </w:r>
      <w:proofErr w:type="spellEnd"/>
      <w:r w:rsidRPr="00A867C8">
        <w:t xml:space="preserve"> </w:t>
      </w:r>
      <w:proofErr w:type="spellStart"/>
      <w:r w:rsidRPr="00A867C8">
        <w:t>intercepon</w:t>
      </w:r>
      <w:proofErr w:type="spellEnd"/>
      <w:r w:rsidRPr="00A867C8">
        <w:t xml:space="preserve"> no.</w:t>
      </w:r>
    </w:p>
    <w:p w14:paraId="566AA89B" w14:textId="77777777" w:rsidR="0029033A" w:rsidRPr="006F44F5" w:rsidRDefault="0029033A" w:rsidP="0029033A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2BDCB47" wp14:editId="062C3392">
                <wp:simplePos x="0" y="0"/>
                <wp:positionH relativeFrom="column">
                  <wp:posOffset>4697730</wp:posOffset>
                </wp:positionH>
                <wp:positionV relativeFrom="paragraph">
                  <wp:posOffset>704215</wp:posOffset>
                </wp:positionV>
                <wp:extent cx="2003425" cy="2247265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3425" cy="2247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6FA8BC" w14:textId="77777777" w:rsidR="0029033A" w:rsidRPr="00E37E35" w:rsidRDefault="0029033A" w:rsidP="0029033A">
                            <w:pPr>
                              <w:pStyle w:val="Subtitle"/>
                              <w:rPr>
                                <w:rStyle w:val="White"/>
                              </w:rPr>
                            </w:pPr>
                            <w:r>
                              <w:rPr>
                                <w:rStyle w:val="White"/>
                              </w:rPr>
                              <w:t>Subtitle (white character)</w:t>
                            </w:r>
                          </w:p>
                          <w:p w14:paraId="75A8F3FC" w14:textId="77777777" w:rsidR="0029033A" w:rsidRPr="00933707" w:rsidRDefault="0029033A" w:rsidP="0029033A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>
                              <w:rPr>
                                <w:rStyle w:val="White"/>
                              </w:rPr>
                              <w:t>Small Body (white character)</w:t>
                            </w:r>
                            <w:r w:rsidRPr="00933707">
                              <w:rPr>
                                <w:rStyle w:val="White"/>
                              </w:rPr>
                              <w:t xml:space="preserve">, Practice Leader, </w:t>
                            </w:r>
                            <w:r>
                              <w:rPr>
                                <w:rStyle w:val="White"/>
                              </w:rPr>
                              <w:t>W</w:t>
                            </w:r>
                            <w:r w:rsidRPr="00933707">
                              <w:rPr>
                                <w:rStyle w:val="White"/>
                              </w:rPr>
                              <w:t>WF International</w:t>
                            </w:r>
                          </w:p>
                          <w:p w14:paraId="6DA4F385" w14:textId="77777777" w:rsidR="0029033A" w:rsidRPr="00933707" w:rsidRDefault="0029033A" w:rsidP="0029033A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Sample Name, Deputy Practice Leader, WWF International</w:t>
                            </w:r>
                          </w:p>
                          <w:p w14:paraId="6C1F2196" w14:textId="77777777" w:rsidR="0029033A" w:rsidRPr="00933707" w:rsidRDefault="0029033A" w:rsidP="0029033A">
                            <w:pPr>
                              <w:pStyle w:val="Subtitle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For more information</w:t>
                            </w:r>
                          </w:p>
                          <w:p w14:paraId="01586378" w14:textId="77777777" w:rsidR="0029033A" w:rsidRPr="00933707" w:rsidRDefault="0029033A" w:rsidP="0029033A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Sample Name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 xml:space="preserve">Communications Manager, Food Practice 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>sname@wwfint.org</w:t>
                            </w:r>
                          </w:p>
                          <w:p w14:paraId="36EC9C54" w14:textId="77777777" w:rsidR="0029033A" w:rsidRPr="00933707" w:rsidRDefault="0029033A" w:rsidP="0029033A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Sample Name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 xml:space="preserve">Policy Manager, Food Practice 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>sname@wwfint.org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DA41D" id="Text Box 28" o:spid="_x0000_s1032" type="#_x0000_t202" style="position:absolute;margin-left:369.9pt;margin-top:55.45pt;width:157.75pt;height:176.9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" filled="f" stroked="f" strokeweight=".5pt">
                <v:textbox inset="0,0,0,0">
                  <w:txbxContent>
                    <w:p w:rsidR="0029033A" w:rsidRPr="00E37E35" w:rsidRDefault="0029033A" w:rsidP="0029033A">
                      <w:pPr>
                        <w:pStyle w:val="Subtitle"/>
                        <w:rPr>
                          <w:rStyle w:val="White"/>
                        </w:rPr>
                      </w:pPr>
                      <w:r>
                        <w:rPr>
                          <w:rStyle w:val="White"/>
                        </w:rPr>
                        <w:t>Subtitle (white character)</w:t>
                      </w:r>
                    </w:p>
                    <w:p w:rsidR="0029033A" w:rsidRPr="00933707" w:rsidRDefault="0029033A" w:rsidP="0029033A">
                      <w:pPr>
                        <w:pStyle w:val="SmallBody"/>
                        <w:rPr>
                          <w:rStyle w:val="White"/>
                        </w:rPr>
                      </w:pPr>
                      <w:r>
                        <w:rPr>
                          <w:rStyle w:val="White"/>
                        </w:rPr>
                        <w:t>Small Body (white character)</w:t>
                      </w:r>
                      <w:r w:rsidRPr="00933707">
                        <w:rPr>
                          <w:rStyle w:val="White"/>
                        </w:rPr>
                        <w:t xml:space="preserve">, Practice Leader, </w:t>
                      </w:r>
                      <w:r>
                        <w:rPr>
                          <w:rStyle w:val="White"/>
                        </w:rPr>
                        <w:t>W</w:t>
                      </w:r>
                      <w:r w:rsidRPr="00933707">
                        <w:rPr>
                          <w:rStyle w:val="White"/>
                        </w:rPr>
                        <w:t>WF International</w:t>
                      </w:r>
                    </w:p>
                    <w:p w:rsidR="0029033A" w:rsidRPr="00933707" w:rsidRDefault="0029033A" w:rsidP="0029033A">
                      <w:pPr>
                        <w:pStyle w:val="SmallBody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Sample Name, Deputy Practice Leader, WWF International</w:t>
                      </w:r>
                    </w:p>
                    <w:p w:rsidR="0029033A" w:rsidRPr="00933707" w:rsidRDefault="0029033A" w:rsidP="0029033A">
                      <w:pPr>
                        <w:pStyle w:val="Subtitle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For more information</w:t>
                      </w:r>
                    </w:p>
                    <w:p w:rsidR="0029033A" w:rsidRPr="00933707" w:rsidRDefault="0029033A" w:rsidP="0029033A">
                      <w:pPr>
                        <w:pStyle w:val="SmallBody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Sample Name</w:t>
                      </w:r>
                      <w:r w:rsidRPr="00933707">
                        <w:rPr>
                          <w:rStyle w:val="White"/>
                        </w:rPr>
                        <w:br/>
                        <w:t xml:space="preserve">Communications Manager, Food Practice </w:t>
                      </w:r>
                      <w:r w:rsidRPr="00933707">
                        <w:rPr>
                          <w:rStyle w:val="White"/>
                        </w:rPr>
                        <w:br/>
                        <w:t>sname@wwfint.org</w:t>
                      </w:r>
                    </w:p>
                    <w:p w:rsidR="0029033A" w:rsidRPr="00933707" w:rsidRDefault="0029033A" w:rsidP="0029033A">
                      <w:pPr>
                        <w:pStyle w:val="SmallBody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Sample Name</w:t>
                      </w:r>
                      <w:r w:rsidRPr="00933707">
                        <w:rPr>
                          <w:rStyle w:val="White"/>
                        </w:rPr>
                        <w:br/>
                        <w:t xml:space="preserve">Policy Manager, Food Practice </w:t>
                      </w:r>
                      <w:r w:rsidRPr="00933707">
                        <w:rPr>
                          <w:rStyle w:val="White"/>
                        </w:rPr>
                        <w:br/>
                        <w:t>sname@wwfint.org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8C3142B" wp14:editId="1EE9B54D">
                <wp:simplePos x="0" y="0"/>
                <wp:positionH relativeFrom="column">
                  <wp:posOffset>4471035</wp:posOffset>
                </wp:positionH>
                <wp:positionV relativeFrom="paragraph">
                  <wp:posOffset>485775</wp:posOffset>
                </wp:positionV>
                <wp:extent cx="2415540" cy="2690495"/>
                <wp:effectExtent l="0" t="0" r="0" b="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540" cy="269049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59037" id="Rectangle 29" o:spid="_x0000_s1026" style="position:absolute;margin-left:352.05pt;margin-top:38.25pt;width:190.2pt;height:211.85pt;z-index:251673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" fillcolor="windowText" stroked="f" strokeweight="1pt">
                <v:textbox inset="0,0,0,0"/>
              </v:rect>
            </w:pict>
          </mc:Fallback>
        </mc:AlternateContent>
      </w:r>
      <w:proofErr w:type="spellStart"/>
      <w:r w:rsidRPr="00A867C8">
        <w:t>Lorehent</w:t>
      </w:r>
      <w:proofErr w:type="spellEnd"/>
      <w:r w:rsidRPr="00A867C8">
        <w:t xml:space="preserve"> </w:t>
      </w:r>
      <w:proofErr w:type="spellStart"/>
      <w:r w:rsidRPr="00A867C8">
        <w:t>omniae</w:t>
      </w:r>
      <w:proofErr w:type="spellEnd"/>
      <w:r w:rsidRPr="00A867C8">
        <w:t xml:space="preserve"> </w:t>
      </w:r>
      <w:proofErr w:type="spellStart"/>
      <w:r w:rsidRPr="00A867C8">
        <w:t>voloraest</w:t>
      </w:r>
      <w:proofErr w:type="spellEnd"/>
      <w:r w:rsidRPr="00A867C8">
        <w:t xml:space="preserve">, unt </w:t>
      </w:r>
      <w:proofErr w:type="spellStart"/>
      <w:r w:rsidRPr="00A867C8">
        <w:t>praturehenis</w:t>
      </w:r>
      <w:proofErr w:type="spellEnd"/>
      <w:r w:rsidRPr="00A867C8">
        <w:t xml:space="preserve"> rem </w:t>
      </w:r>
      <w:proofErr w:type="spellStart"/>
      <w:r w:rsidRPr="00A867C8">
        <w:t>consequ</w:t>
      </w:r>
      <w:proofErr w:type="spellEnd"/>
      <w:r w:rsidRPr="00A867C8">
        <w:t xml:space="preserve"> </w:t>
      </w:r>
      <w:proofErr w:type="spellStart"/>
      <w:r w:rsidRPr="00A867C8">
        <w:t>odionsequae</w:t>
      </w:r>
      <w:proofErr w:type="spellEnd"/>
      <w:r w:rsidRPr="00A867C8">
        <w:t xml:space="preserve"> </w:t>
      </w:r>
      <w:proofErr w:type="spellStart"/>
      <w:r w:rsidRPr="00A867C8">
        <w:t>sincto</w:t>
      </w:r>
      <w:proofErr w:type="spellEnd"/>
      <w:r w:rsidRPr="00A867C8">
        <w:t xml:space="preserve"> </w:t>
      </w:r>
      <w:proofErr w:type="spellStart"/>
      <w:r w:rsidRPr="00A867C8">
        <w:t>quas</w:t>
      </w:r>
      <w:proofErr w:type="spellEnd"/>
      <w:r w:rsidRPr="00A867C8">
        <w:t xml:space="preserve"> </w:t>
      </w:r>
      <w:proofErr w:type="spellStart"/>
      <w:r w:rsidRPr="00A867C8">
        <w:t>sitiam</w:t>
      </w:r>
      <w:proofErr w:type="spellEnd"/>
      <w:r w:rsidRPr="00A867C8">
        <w:t xml:space="preserve">, </w:t>
      </w:r>
      <w:proofErr w:type="spellStart"/>
      <w:r w:rsidRPr="00A867C8">
        <w:t>est</w:t>
      </w:r>
      <w:proofErr w:type="spellEnd"/>
      <w:r w:rsidRPr="00A867C8">
        <w:t xml:space="preserve"> </w:t>
      </w:r>
      <w:proofErr w:type="spellStart"/>
      <w:r w:rsidRPr="00A867C8">
        <w:t>omnis</w:t>
      </w:r>
      <w:proofErr w:type="spellEnd"/>
      <w:r w:rsidRPr="00A867C8">
        <w:t xml:space="preserve"> rem </w:t>
      </w:r>
      <w:proofErr w:type="spellStart"/>
      <w:r w:rsidRPr="00A867C8">
        <w:t>etur</w:t>
      </w:r>
      <w:proofErr w:type="spellEnd"/>
      <w:r w:rsidRPr="00A867C8">
        <w:t xml:space="preserve">? To </w:t>
      </w:r>
      <w:proofErr w:type="spellStart"/>
      <w:r w:rsidRPr="00A867C8">
        <w:t>quaepre</w:t>
      </w:r>
      <w:proofErr w:type="spellEnd"/>
      <w:r w:rsidRPr="00A867C8">
        <w:t xml:space="preserve"> </w:t>
      </w:r>
      <w:r w:rsidRPr="00A867C8">
        <w:br/>
      </w:r>
      <w:proofErr w:type="spellStart"/>
      <w:r w:rsidRPr="00A867C8">
        <w:t>sitis</w:t>
      </w:r>
      <w:proofErr w:type="spellEnd"/>
      <w:r w:rsidRPr="00A867C8">
        <w:t xml:space="preserve"> </w:t>
      </w:r>
      <w:proofErr w:type="spellStart"/>
      <w:r w:rsidRPr="00A867C8">
        <w:t>dolorepudam</w:t>
      </w:r>
      <w:proofErr w:type="spellEnd"/>
      <w:r w:rsidRPr="00A867C8">
        <w:t xml:space="preserve"> </w:t>
      </w:r>
      <w:proofErr w:type="spellStart"/>
      <w:r w:rsidRPr="00A867C8">
        <w:t>necatio</w:t>
      </w:r>
      <w:proofErr w:type="spellEnd"/>
      <w:r w:rsidRPr="00A867C8">
        <w:t xml:space="preserve"> </w:t>
      </w:r>
      <w:proofErr w:type="spellStart"/>
      <w:r w:rsidRPr="00A867C8">
        <w:t>nsedipiet</w:t>
      </w:r>
      <w:proofErr w:type="spellEnd"/>
      <w:r w:rsidRPr="00A867C8">
        <w:t xml:space="preserve"> </w:t>
      </w:r>
      <w:proofErr w:type="spellStart"/>
      <w:r w:rsidRPr="00A867C8">
        <w:t>quam</w:t>
      </w:r>
      <w:proofErr w:type="spellEnd"/>
      <w:r w:rsidRPr="00A867C8">
        <w:t xml:space="preserve"> </w:t>
      </w:r>
      <w:proofErr w:type="spellStart"/>
      <w:r w:rsidRPr="00A867C8">
        <w:t>volor</w:t>
      </w:r>
      <w:proofErr w:type="spellEnd"/>
      <w:r w:rsidRPr="00A867C8">
        <w:t xml:space="preserve"> sae sit, </w:t>
      </w:r>
      <w:proofErr w:type="spellStart"/>
      <w:r w:rsidRPr="00A867C8">
        <w:t>isqui</w:t>
      </w:r>
      <w:proofErr w:type="spellEnd"/>
      <w:r w:rsidRPr="00A867C8">
        <w:t xml:space="preserve"> </w:t>
      </w:r>
      <w:proofErr w:type="spellStart"/>
      <w:r w:rsidRPr="00A867C8">
        <w:t>officip</w:t>
      </w:r>
      <w:proofErr w:type="spellEnd"/>
      <w:r w:rsidRPr="00A867C8">
        <w:t xml:space="preserve"> </w:t>
      </w:r>
      <w:proofErr w:type="spellStart"/>
      <w:r w:rsidRPr="00A867C8">
        <w:t>sapelit</w:t>
      </w:r>
      <w:proofErr w:type="spellEnd"/>
      <w:r w:rsidRPr="00A867C8">
        <w:t xml:space="preserve"> </w:t>
      </w:r>
      <w:proofErr w:type="spellStart"/>
      <w:r w:rsidRPr="00A867C8">
        <w:t>labore</w:t>
      </w:r>
      <w:proofErr w:type="spellEnd"/>
      <w:r w:rsidRPr="00A867C8">
        <w:t xml:space="preserve">, </w:t>
      </w:r>
      <w:proofErr w:type="spellStart"/>
      <w:r w:rsidRPr="00A867C8">
        <w:t>velit</w:t>
      </w:r>
      <w:proofErr w:type="spellEnd"/>
      <w:r w:rsidRPr="00A867C8">
        <w:t xml:space="preserve">, non </w:t>
      </w:r>
      <w:proofErr w:type="spellStart"/>
      <w:r w:rsidRPr="00A867C8">
        <w:t>comnimus</w:t>
      </w:r>
      <w:proofErr w:type="spellEnd"/>
      <w:r w:rsidRPr="00A867C8">
        <w:t xml:space="preserve">, </w:t>
      </w:r>
      <w:proofErr w:type="spellStart"/>
      <w:r w:rsidRPr="00A867C8">
        <w:t>nos</w:t>
      </w:r>
      <w:proofErr w:type="spellEnd"/>
      <w:r w:rsidRPr="00A867C8">
        <w:t xml:space="preserve"> </w:t>
      </w:r>
      <w:proofErr w:type="spellStart"/>
      <w:r w:rsidRPr="00A867C8">
        <w:t>simus</w:t>
      </w:r>
      <w:proofErr w:type="spellEnd"/>
      <w:r w:rsidRPr="00A867C8">
        <w:t xml:space="preserve"> </w:t>
      </w:r>
      <w:proofErr w:type="spellStart"/>
      <w:r w:rsidRPr="00A867C8">
        <w:t>dolorestet</w:t>
      </w:r>
      <w:proofErr w:type="spellEnd"/>
      <w:r w:rsidRPr="00A867C8">
        <w:t xml:space="preserve"> </w:t>
      </w:r>
      <w:proofErr w:type="spellStart"/>
      <w:r w:rsidRPr="00A867C8">
        <w:t>eos</w:t>
      </w:r>
      <w:proofErr w:type="spellEnd"/>
      <w:r w:rsidRPr="00A867C8">
        <w:t xml:space="preserve"> que </w:t>
      </w:r>
      <w:proofErr w:type="spellStart"/>
      <w:r w:rsidRPr="00A867C8">
        <w:t>porero</w:t>
      </w:r>
      <w:proofErr w:type="spellEnd"/>
      <w:r w:rsidRPr="00A867C8">
        <w:t xml:space="preserve"> </w:t>
      </w:r>
      <w:proofErr w:type="spellStart"/>
      <w:r w:rsidRPr="00A867C8">
        <w:t>temolupis</w:t>
      </w:r>
      <w:proofErr w:type="spellEnd"/>
      <w:r w:rsidRPr="00A867C8">
        <w:t xml:space="preserve"> </w:t>
      </w:r>
      <w:proofErr w:type="spellStart"/>
      <w:r w:rsidRPr="00A867C8">
        <w:t>doloreperem</w:t>
      </w:r>
      <w:proofErr w:type="spellEnd"/>
      <w:r w:rsidRPr="00A867C8">
        <w:t xml:space="preserve"> ipsum qui </w:t>
      </w:r>
      <w:proofErr w:type="spellStart"/>
      <w:r w:rsidRPr="00A867C8">
        <w:t>untiumquis</w:t>
      </w:r>
      <w:proofErr w:type="spellEnd"/>
      <w:r w:rsidRPr="00A867C8">
        <w:t xml:space="preserve"> rem la </w:t>
      </w:r>
      <w:proofErr w:type="spellStart"/>
      <w:r w:rsidRPr="00A867C8">
        <w:t>vernatem</w:t>
      </w:r>
      <w:proofErr w:type="spellEnd"/>
      <w:r w:rsidRPr="00A867C8">
        <w:t xml:space="preserve"> re pores </w:t>
      </w:r>
      <w:proofErr w:type="spellStart"/>
      <w:r w:rsidRPr="00A867C8">
        <w:t>dolori</w:t>
      </w:r>
      <w:proofErr w:type="spellEnd"/>
      <w:r w:rsidRPr="00A867C8">
        <w:t xml:space="preserve"> tempers </w:t>
      </w:r>
      <w:proofErr w:type="spellStart"/>
      <w:r w:rsidRPr="00A867C8">
        <w:t>picabo</w:t>
      </w:r>
      <w:proofErr w:type="spellEnd"/>
      <w:r w:rsidRPr="00A867C8">
        <w:t xml:space="preserve">. </w:t>
      </w:r>
      <w:proofErr w:type="spellStart"/>
      <w:r w:rsidRPr="00A867C8">
        <w:t>Parcilit</w:t>
      </w:r>
      <w:proofErr w:type="spellEnd"/>
      <w:r w:rsidRPr="00A867C8">
        <w:t xml:space="preserve"> </w:t>
      </w:r>
      <w:proofErr w:type="spellStart"/>
      <w:r w:rsidRPr="00A867C8">
        <w:t>ipis</w:t>
      </w:r>
      <w:proofErr w:type="spellEnd"/>
      <w:r w:rsidRPr="00A867C8">
        <w:t xml:space="preserve"> </w:t>
      </w:r>
      <w:proofErr w:type="spellStart"/>
      <w:r w:rsidRPr="00A867C8">
        <w:t>iunt</w:t>
      </w:r>
      <w:proofErr w:type="spellEnd"/>
      <w:r w:rsidRPr="00A867C8">
        <w:t xml:space="preserve"> que nobis </w:t>
      </w:r>
      <w:proofErr w:type="spellStart"/>
      <w:r w:rsidRPr="00A867C8">
        <w:t>nectemolo</w:t>
      </w:r>
      <w:proofErr w:type="spellEnd"/>
      <w:r w:rsidRPr="00A867C8">
        <w:t xml:space="preserve"> </w:t>
      </w:r>
      <w:proofErr w:type="spellStart"/>
      <w:r w:rsidRPr="00A867C8">
        <w:t>beatem</w:t>
      </w:r>
      <w:proofErr w:type="spellEnd"/>
      <w:r w:rsidRPr="00A867C8">
        <w:t xml:space="preserve">. </w:t>
      </w:r>
      <w:proofErr w:type="spellStart"/>
      <w:r w:rsidRPr="00A867C8">
        <w:t>Uptaspero</w:t>
      </w:r>
      <w:proofErr w:type="spellEnd"/>
      <w:r w:rsidRPr="00A867C8">
        <w:t xml:space="preserve"> </w:t>
      </w:r>
      <w:proofErr w:type="spellStart"/>
      <w:r w:rsidRPr="00A867C8">
        <w:t>quiaernatio</w:t>
      </w:r>
      <w:proofErr w:type="spellEnd"/>
      <w:r w:rsidRPr="00A867C8">
        <w:t xml:space="preserve"> </w:t>
      </w:r>
      <w:proofErr w:type="spellStart"/>
      <w:r w:rsidRPr="00A867C8">
        <w:t>ipsundis</w:t>
      </w:r>
      <w:proofErr w:type="spellEnd"/>
      <w:r w:rsidRPr="00A867C8">
        <w:t xml:space="preserve"> ex </w:t>
      </w:r>
      <w:proofErr w:type="spellStart"/>
      <w:r w:rsidRPr="00A867C8">
        <w:t>eaque</w:t>
      </w:r>
      <w:proofErr w:type="spellEnd"/>
      <w:r w:rsidRPr="00A867C8">
        <w:t xml:space="preserve"> </w:t>
      </w:r>
      <w:proofErr w:type="spellStart"/>
      <w:r w:rsidRPr="00A867C8">
        <w:t>ratem</w:t>
      </w:r>
      <w:proofErr w:type="spellEnd"/>
      <w:r w:rsidRPr="00A867C8">
        <w:t xml:space="preserve">. Bea </w:t>
      </w:r>
      <w:proofErr w:type="spellStart"/>
      <w:r w:rsidRPr="00A867C8">
        <w:t>si</w:t>
      </w:r>
      <w:proofErr w:type="spellEnd"/>
      <w:r w:rsidRPr="00A867C8">
        <w:t xml:space="preserve"> </w:t>
      </w:r>
      <w:proofErr w:type="spellStart"/>
      <w:r w:rsidRPr="00A867C8">
        <w:t>quuntiurione</w:t>
      </w:r>
      <w:proofErr w:type="spellEnd"/>
      <w:r w:rsidRPr="00A867C8">
        <w:t xml:space="preserve"> </w:t>
      </w:r>
      <w:proofErr w:type="spellStart"/>
      <w:r w:rsidRPr="00A867C8">
        <w:t>aspeditatin</w:t>
      </w:r>
      <w:proofErr w:type="spellEnd"/>
      <w:r w:rsidRPr="00A867C8">
        <w:t xml:space="preserve"> et </w:t>
      </w:r>
      <w:proofErr w:type="spellStart"/>
      <w:r w:rsidRPr="00A867C8">
        <w:t>pliquia</w:t>
      </w:r>
      <w:proofErr w:type="spellEnd"/>
      <w:r w:rsidRPr="00A867C8">
        <w:t xml:space="preserve"> </w:t>
      </w:r>
      <w:proofErr w:type="spellStart"/>
      <w:r w:rsidRPr="00A867C8">
        <w:t>tibusae</w:t>
      </w:r>
      <w:proofErr w:type="spellEnd"/>
      <w:r w:rsidRPr="00A867C8">
        <w:t xml:space="preserve"> </w:t>
      </w:r>
      <w:proofErr w:type="spellStart"/>
      <w:r w:rsidRPr="00A867C8">
        <w:t>doloribus</w:t>
      </w:r>
      <w:proofErr w:type="spellEnd"/>
      <w:r w:rsidRPr="00A867C8">
        <w:t xml:space="preserve"> </w:t>
      </w:r>
      <w:proofErr w:type="spellStart"/>
      <w:r w:rsidRPr="00A867C8">
        <w:t>aciet</w:t>
      </w:r>
      <w:proofErr w:type="spellEnd"/>
      <w:r w:rsidRPr="00A867C8">
        <w:t xml:space="preserve"> </w:t>
      </w:r>
      <w:proofErr w:type="spellStart"/>
      <w:r w:rsidRPr="00A867C8">
        <w:t>volupit</w:t>
      </w:r>
      <w:proofErr w:type="spellEnd"/>
      <w:r w:rsidRPr="00A867C8">
        <w:t xml:space="preserve"> </w:t>
      </w:r>
      <w:proofErr w:type="spellStart"/>
      <w:r w:rsidRPr="00A867C8">
        <w:t>faccum</w:t>
      </w:r>
      <w:proofErr w:type="spellEnd"/>
      <w:r w:rsidRPr="00A867C8">
        <w:t xml:space="preserve"> </w:t>
      </w:r>
      <w:proofErr w:type="spellStart"/>
      <w:r w:rsidRPr="00A867C8">
        <w:t>si</w:t>
      </w:r>
      <w:proofErr w:type="spellEnd"/>
      <w:r w:rsidRPr="00A867C8">
        <w:t xml:space="preserve"> </w:t>
      </w:r>
      <w:proofErr w:type="spellStart"/>
      <w:r w:rsidRPr="00A867C8">
        <w:t>nationessi</w:t>
      </w:r>
      <w:proofErr w:type="spellEnd"/>
      <w:r w:rsidRPr="00A867C8">
        <w:t xml:space="preserve"> </w:t>
      </w:r>
      <w:proofErr w:type="spellStart"/>
      <w:r w:rsidRPr="00A867C8">
        <w:t>omniscipsus</w:t>
      </w:r>
      <w:proofErr w:type="spellEnd"/>
      <w:r w:rsidRPr="00A867C8">
        <w:t xml:space="preserve"> </w:t>
      </w:r>
      <w:proofErr w:type="spellStart"/>
      <w:r w:rsidRPr="00A867C8">
        <w:t>ullant</w:t>
      </w:r>
      <w:proofErr w:type="spellEnd"/>
      <w:r w:rsidRPr="00A867C8">
        <w:t>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6DD123C" wp14:editId="6A11314E">
                <wp:simplePos x="0" y="0"/>
                <wp:positionH relativeFrom="page">
                  <wp:posOffset>4907280</wp:posOffset>
                </wp:positionH>
                <wp:positionV relativeFrom="page">
                  <wp:posOffset>223520</wp:posOffset>
                </wp:positionV>
                <wp:extent cx="2415540" cy="1000760"/>
                <wp:effectExtent l="0" t="0" r="0" b="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5540" cy="100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EA80AF" w14:textId="77777777" w:rsidR="0029033A" w:rsidRPr="00281AA8" w:rsidRDefault="0029033A" w:rsidP="0029033A">
                            <w:pPr>
                              <w:pStyle w:val="FACTSHEET"/>
                            </w:pPr>
                            <w:r w:rsidRPr="00281AA8">
                              <w:t>FACTSHEET</w:t>
                            </w:r>
                          </w:p>
                          <w:p w14:paraId="58579BCE" w14:textId="77777777" w:rsidR="0029033A" w:rsidRPr="007A2704" w:rsidRDefault="0029033A" w:rsidP="0029033A">
                            <w:pPr>
                              <w:pStyle w:val="PracticeTitleDate"/>
                            </w:pPr>
                            <w:r w:rsidRPr="007A2704">
                              <w:t>PRACTICE</w:t>
                            </w:r>
                            <w:r>
                              <w:t xml:space="preserve"> title</w:t>
                            </w:r>
                            <w:r w:rsidRPr="007A2704">
                              <w:t xml:space="preserve"> • MONTH 20</w:t>
                            </w:r>
                            <w:r w:rsidR="00437EC3"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16000" tIns="180000" rIns="21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7A97C" id="Text Box 34" o:spid="_x0000_s1033" type="#_x0000_t202" style="position:absolute;margin-left:386.4pt;margin-top:17.6pt;width:190.2pt;height:78.8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" filled="f" stroked="f" strokeweight=".5pt">
                <v:textbox inset="6mm,5mm,6mm,0">
                  <w:txbxContent>
                    <w:p w:rsidR="0029033A" w:rsidRPr="00281AA8" w:rsidRDefault="0029033A" w:rsidP="0029033A">
                      <w:pPr>
                        <w:pStyle w:val="FACTSHEET"/>
                      </w:pPr>
                      <w:r w:rsidRPr="00281AA8">
                        <w:t>FACTSHEET</w:t>
                      </w:r>
                    </w:p>
                    <w:p w:rsidR="0029033A" w:rsidRPr="007A2704" w:rsidRDefault="0029033A" w:rsidP="0029033A">
                      <w:pPr>
                        <w:pStyle w:val="PracticeTitleDate"/>
                      </w:pPr>
                      <w:r w:rsidRPr="007A2704">
                        <w:t>PRACTICE</w:t>
                      </w:r>
                      <w:r>
                        <w:t xml:space="preserve"> title</w:t>
                      </w:r>
                      <w:r w:rsidRPr="007A2704">
                        <w:t xml:space="preserve"> • MONTH 20</w:t>
                      </w:r>
                      <w:r w:rsidR="00437EC3">
                        <w:t>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09D6F4E" wp14:editId="22C3C161">
                <wp:simplePos x="0" y="0"/>
                <wp:positionH relativeFrom="page">
                  <wp:posOffset>4898390</wp:posOffset>
                </wp:positionH>
                <wp:positionV relativeFrom="page">
                  <wp:posOffset>222250</wp:posOffset>
                </wp:positionV>
                <wp:extent cx="2415540" cy="1007745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540" cy="100774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7B512" id="Rectangle 35" o:spid="_x0000_s1026" style="position:absolute;margin-left:385.7pt;margin-top:17.5pt;width:190.2pt;height:79.3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" fillcolor="windowText" stroked="f" strokeweight="1pt">
                <w10:wrap anchorx="page" anchory="page"/>
              </v:rect>
            </w:pict>
          </mc:Fallback>
        </mc:AlternateContent>
      </w:r>
    </w:p>
    <w:p w14:paraId="54D332ED" w14:textId="77777777" w:rsidR="0029033A" w:rsidRDefault="0029033A" w:rsidP="005B6E63">
      <w:pPr>
        <w:pStyle w:val="Heading2"/>
      </w:pPr>
    </w:p>
    <w:p w14:paraId="45558829" w14:textId="77777777" w:rsidR="0029033A" w:rsidRPr="0029033A" w:rsidRDefault="0029033A" w:rsidP="0029033A">
      <w:pPr>
        <w:sectPr w:rsidR="0029033A" w:rsidRPr="0029033A" w:rsidSect="007C163F">
          <w:headerReference w:type="first" r:id="rId11"/>
          <w:pgSz w:w="11900" w:h="16840"/>
          <w:pgMar w:top="3152" w:right="4905" w:bottom="352" w:left="697" w:header="720" w:footer="1417" w:gutter="0"/>
          <w:cols w:space="720"/>
          <w:docGrid w:linePitch="360"/>
        </w:sectPr>
      </w:pPr>
    </w:p>
    <w:p w14:paraId="7D557378" w14:textId="77777777" w:rsidR="00A867C8" w:rsidRPr="00A867C8" w:rsidRDefault="00B35EB0" w:rsidP="005B6E63">
      <w:pPr>
        <w:pStyle w:val="Heading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ADE6900" wp14:editId="516EF8C5">
                <wp:simplePos x="0" y="0"/>
                <wp:positionH relativeFrom="column">
                  <wp:posOffset>-206375</wp:posOffset>
                </wp:positionH>
                <wp:positionV relativeFrom="paragraph">
                  <wp:posOffset>-940526</wp:posOffset>
                </wp:positionV>
                <wp:extent cx="1872000" cy="144000"/>
                <wp:effectExtent l="0" t="0" r="7620" b="889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00" cy="14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53C0BA" w14:textId="77777777" w:rsidR="00B35EB0" w:rsidRPr="003908CD" w:rsidRDefault="00B35EB0" w:rsidP="003908CD">
                            <w:pPr>
                              <w:pStyle w:val="CopyrightCredit"/>
                            </w:pPr>
                            <w:r w:rsidRPr="003908CD">
                              <w:t>Copyright Credit © Copyright owner / WWF-</w:t>
                            </w:r>
                          </w:p>
                          <w:p w14:paraId="53156D45" w14:textId="77777777" w:rsidR="00B35EB0" w:rsidRDefault="00B35EB0"/>
                        </w:txbxContent>
                      </wps:txbx>
                      <wps:bodyPr rot="0" spcFirstLastPara="0" vertOverflow="overflow" horzOverflow="overflow" vert="horz" wrap="square" lIns="54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-16.25pt;margin-top:-74.05pt;width:147.4pt;height:11.3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" filled="f" stroked="f" strokeweight=".5pt">
                <v:textbox inset="1.5mm,0,0,0">
                  <w:txbxContent>
                    <w:p w:rsidR="00B35EB0" w:rsidRPr="003908CD" w:rsidRDefault="00B35EB0" w:rsidP="003908CD">
                      <w:pPr>
                        <w:pStyle w:val="CopyrightCredit"/>
                      </w:pPr>
                      <w:r w:rsidRPr="003908CD">
                        <w:t>Copyright Credit © Copyright owner / WWF-</w:t>
                      </w:r>
                    </w:p>
                    <w:p w:rsidR="00B35EB0" w:rsidRDefault="00B35EB0"/>
                  </w:txbxContent>
                </v:textbox>
              </v:shape>
            </w:pict>
          </mc:Fallback>
        </mc:AlternateContent>
      </w:r>
      <w:r w:rsidR="00822DC7">
        <w:rPr>
          <w:noProof/>
        </w:rPr>
        <w:drawing>
          <wp:anchor distT="0" distB="0" distL="114300" distR="114300" simplePos="0" relativeHeight="251663872" behindDoc="1" locked="0" layoutInCell="1" allowOverlap="1" wp14:anchorId="294A7A41" wp14:editId="2940DD8A">
            <wp:simplePos x="0" y="0"/>
            <wp:positionH relativeFrom="page">
              <wp:posOffset>219710</wp:posOffset>
            </wp:positionH>
            <wp:positionV relativeFrom="page">
              <wp:posOffset>220345</wp:posOffset>
            </wp:positionV>
            <wp:extent cx="7106285" cy="1002030"/>
            <wp:effectExtent l="0" t="0" r="5715" b="1270"/>
            <wp:wrapNone/>
            <wp:docPr id="2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28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7220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7FCD60" wp14:editId="19F6B857">
                <wp:simplePos x="0" y="0"/>
                <wp:positionH relativeFrom="column">
                  <wp:posOffset>4474210</wp:posOffset>
                </wp:positionH>
                <wp:positionV relativeFrom="paragraph">
                  <wp:posOffset>6985</wp:posOffset>
                </wp:positionV>
                <wp:extent cx="635" cy="4473575"/>
                <wp:effectExtent l="0" t="0" r="12065" b="952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4473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50749" id="Straight Connector 3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52.3pt,.55pt" to="352.35pt,352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&#13;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127220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0A9AA1" wp14:editId="16DACEBC">
                <wp:simplePos x="0" y="0"/>
                <wp:positionH relativeFrom="column">
                  <wp:posOffset>4702175</wp:posOffset>
                </wp:positionH>
                <wp:positionV relativeFrom="paragraph">
                  <wp:posOffset>6985</wp:posOffset>
                </wp:positionV>
                <wp:extent cx="2003425" cy="4473575"/>
                <wp:effectExtent l="0" t="0" r="0" b="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3425" cy="4473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B6307" w14:textId="77777777" w:rsidR="00E42F92" w:rsidRPr="005B6E63" w:rsidRDefault="00FD7087" w:rsidP="005B6E63">
                            <w:pPr>
                              <w:pStyle w:val="Heading2"/>
                            </w:pPr>
                            <w:r w:rsidRPr="005B6E63">
                              <w:t xml:space="preserve">HEADING 2 STYLE </w:t>
                            </w:r>
                            <w:r w:rsidRPr="005B6E63">
                              <w:br/>
                              <w:t>AN TEM</w:t>
                            </w:r>
                            <w:r w:rsidR="00E42F92" w:rsidRPr="005B6E63">
                              <w:t xml:space="preserve">ACERE RE ACEPERI CENATIEM NONFITIUM INT CON </w:t>
                            </w:r>
                          </w:p>
                          <w:p w14:paraId="23B2E1E1" w14:textId="77777777" w:rsidR="00E42F92" w:rsidRDefault="003F01AC" w:rsidP="005B6E63">
                            <w:pPr>
                              <w:pStyle w:val="SmallBody"/>
                            </w:pPr>
                            <w:r w:rsidRPr="005B6E63">
                              <w:t xml:space="preserve">Small Body </w:t>
                            </w:r>
                            <w:r w:rsidR="00E42F92" w:rsidRPr="005B6E63">
                              <w:t xml:space="preserve">style </w:t>
                            </w:r>
                            <w:proofErr w:type="gramStart"/>
                            <w:r w:rsidR="00E42F92" w:rsidRPr="005B6E63">
                              <w:t>An</w:t>
                            </w:r>
                            <w:proofErr w:type="gram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temacere</w:t>
                            </w:r>
                            <w:proofErr w:type="spellEnd"/>
                            <w:r w:rsidR="00E42F92" w:rsidRPr="005B6E63">
                              <w:t xml:space="preserve"> re </w:t>
                            </w:r>
                            <w:proofErr w:type="spellStart"/>
                            <w:r w:rsidR="00E42F92" w:rsidRPr="005B6E63">
                              <w:t>aceperi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cenatiem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nonfitium</w:t>
                            </w:r>
                            <w:proofErr w:type="spellEnd"/>
                            <w:r w:rsidR="00E42F92" w:rsidRPr="005B6E63">
                              <w:t xml:space="preserve"> int, que </w:t>
                            </w:r>
                            <w:proofErr w:type="spellStart"/>
                            <w:r w:rsidR="00E42F92" w:rsidRPr="005B6E63">
                              <w:t>inatil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hicipicaedi</w:t>
                            </w:r>
                            <w:proofErr w:type="spellEnd"/>
                            <w:r w:rsidR="00E42F92" w:rsidRPr="005B6E63">
                              <w:t xml:space="preserve">, con </w:t>
                            </w:r>
                            <w:proofErr w:type="spellStart"/>
                            <w:r w:rsidR="00E42F92" w:rsidRPr="005B6E63">
                              <w:t>virit</w:t>
                            </w:r>
                            <w:proofErr w:type="spellEnd"/>
                            <w:r w:rsidR="00E42F92" w:rsidRPr="005B6E63">
                              <w:t xml:space="preserve"> L. </w:t>
                            </w:r>
                            <w:proofErr w:type="spellStart"/>
                            <w:r w:rsidR="00E42F92" w:rsidRPr="005B6E63">
                              <w:t>nontra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Sercenderum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postrum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vil</w:t>
                            </w:r>
                            <w:proofErr w:type="spellEnd"/>
                            <w:r w:rsidR="00E42F92" w:rsidRPr="005B6E63">
                              <w:t xml:space="preserve"> hic vit; </w:t>
                            </w:r>
                            <w:proofErr w:type="spellStart"/>
                            <w:r w:rsidR="00E42F92" w:rsidRPr="005B6E63">
                              <w:t>nont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Nostorum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erebesse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cus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vere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tus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nontra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Sercenderum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postrum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vil</w:t>
                            </w:r>
                            <w:proofErr w:type="spellEnd"/>
                            <w:r w:rsidR="00E42F92" w:rsidRPr="005B6E63">
                              <w:t xml:space="preserve"> hic vit; </w:t>
                            </w:r>
                            <w:proofErr w:type="spellStart"/>
                            <w:r w:rsidR="00E42F92" w:rsidRPr="005B6E63">
                              <w:t>nont</w:t>
                            </w:r>
                            <w:proofErr w:type="spellEnd"/>
                            <w:r w:rsidR="00E42F92" w:rsidRPr="005B6E63">
                              <w:t xml:space="preserve"> </w:t>
                            </w:r>
                            <w:proofErr w:type="spellStart"/>
                            <w:r w:rsidR="00E42F92" w:rsidRPr="005B6E63">
                              <w:t>Nostorum</w:t>
                            </w:r>
                            <w:proofErr w:type="spellEnd"/>
                            <w:r w:rsidR="00832174">
                              <w:t>.</w:t>
                            </w:r>
                          </w:p>
                          <w:p w14:paraId="20904284" w14:textId="77777777" w:rsidR="00832174" w:rsidRPr="00832174" w:rsidRDefault="00832174" w:rsidP="00832174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59548A42" w14:textId="77777777" w:rsidR="00832174" w:rsidRPr="00832174" w:rsidRDefault="00832174" w:rsidP="00832174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1B48EAAF" w14:textId="77777777" w:rsidR="00832174" w:rsidRPr="00832174" w:rsidRDefault="00832174" w:rsidP="00832174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575FF3D8" w14:textId="77777777" w:rsidR="00832174" w:rsidRPr="00832174" w:rsidRDefault="00832174" w:rsidP="00832174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171A8F1F" w14:textId="77777777" w:rsidR="00832174" w:rsidRPr="00832174" w:rsidRDefault="00832174" w:rsidP="00832174">
                            <w:pPr>
                              <w:pStyle w:val="BulletsSmall"/>
                            </w:pPr>
                            <w:r w:rsidRPr="00832174">
                              <w:rPr>
                                <w:rStyle w:val="Bold"/>
                              </w:rPr>
                              <w:t>Bullets Small style (bold character)</w:t>
                            </w:r>
                            <w:r w:rsidRPr="00832174">
                              <w:rPr>
                                <w:rStyle w:val="Bold"/>
                              </w:rPr>
                              <w:br/>
                            </w:r>
                            <w:r>
                              <w:t>(</w:t>
                            </w:r>
                            <w:proofErr w:type="gramStart"/>
                            <w:r w:rsidRPr="00832174">
                              <w:t>An</w:t>
                            </w:r>
                            <w:proofErr w:type="gram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temacere</w:t>
                            </w:r>
                            <w:proofErr w:type="spellEnd"/>
                            <w:r w:rsidRPr="00832174">
                              <w:t xml:space="preserve"> re </w:t>
                            </w:r>
                            <w:proofErr w:type="spellStart"/>
                            <w:r w:rsidRPr="00832174">
                              <w:t>aceperi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cenatiem</w:t>
                            </w:r>
                            <w:proofErr w:type="spellEnd"/>
                            <w:r w:rsidRPr="00832174">
                              <w:t xml:space="preserve"> </w:t>
                            </w:r>
                            <w:proofErr w:type="spellStart"/>
                            <w:r w:rsidRPr="00832174">
                              <w:t>nonfitium</w:t>
                            </w:r>
                            <w:proofErr w:type="spellEnd"/>
                            <w:r w:rsidRPr="00832174">
                              <w:t xml:space="preserve"> int, que </w:t>
                            </w:r>
                            <w:proofErr w:type="spellStart"/>
                            <w:r w:rsidRPr="00832174">
                              <w:t>ina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70F15015" w14:textId="77777777" w:rsidR="00E42F92" w:rsidRPr="00D812E0" w:rsidRDefault="00E42F92" w:rsidP="00E42F9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5" type="#_x0000_t202" style="position:absolute;margin-left:370.25pt;margin-top:.55pt;width:157.75pt;height:352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" filled="f" stroked="f" strokeweight=".5pt">
                <v:textbox inset="0,0,0,0">
                  <w:txbxContent>
                    <w:p w:rsidR="00E42F92" w:rsidRPr="005B6E63" w:rsidRDefault="00FD7087" w:rsidP="005B6E63">
                      <w:pPr>
                        <w:pStyle w:val="Heading2"/>
                      </w:pPr>
                      <w:r w:rsidRPr="005B6E63">
                        <w:t xml:space="preserve">HEADING 2 STYLE </w:t>
                      </w:r>
                      <w:r w:rsidRPr="005B6E63">
                        <w:br/>
                        <w:t>AN TEM</w:t>
                      </w:r>
                      <w:r w:rsidR="00E42F92" w:rsidRPr="005B6E63">
                        <w:t xml:space="preserve">ACERE RE ACEPERI CENATIEM NONFITIUM INT CON </w:t>
                      </w:r>
                    </w:p>
                    <w:p w:rsidR="00E42F92" w:rsidRDefault="003F01AC" w:rsidP="005B6E63">
                      <w:pPr>
                        <w:pStyle w:val="SmallBody"/>
                      </w:pPr>
                      <w:r w:rsidRPr="005B6E63">
                        <w:t xml:space="preserve">Small Body </w:t>
                      </w:r>
                      <w:r w:rsidR="00E42F92" w:rsidRPr="005B6E63">
                        <w:t xml:space="preserve">style </w:t>
                      </w:r>
                      <w:proofErr w:type="gramStart"/>
                      <w:r w:rsidR="00E42F92" w:rsidRPr="005B6E63">
                        <w:t>An</w:t>
                      </w:r>
                      <w:proofErr w:type="gram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temacere</w:t>
                      </w:r>
                      <w:proofErr w:type="spellEnd"/>
                      <w:r w:rsidR="00E42F92" w:rsidRPr="005B6E63">
                        <w:t xml:space="preserve"> re </w:t>
                      </w:r>
                      <w:proofErr w:type="spellStart"/>
                      <w:r w:rsidR="00E42F92" w:rsidRPr="005B6E63">
                        <w:t>aceperi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cenatiem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nonfitium</w:t>
                      </w:r>
                      <w:proofErr w:type="spellEnd"/>
                      <w:r w:rsidR="00E42F92" w:rsidRPr="005B6E63">
                        <w:t xml:space="preserve"> int, que </w:t>
                      </w:r>
                      <w:proofErr w:type="spellStart"/>
                      <w:r w:rsidR="00E42F92" w:rsidRPr="005B6E63">
                        <w:t>inatil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hicipicaedi</w:t>
                      </w:r>
                      <w:proofErr w:type="spellEnd"/>
                      <w:r w:rsidR="00E42F92" w:rsidRPr="005B6E63">
                        <w:t xml:space="preserve">, con </w:t>
                      </w:r>
                      <w:proofErr w:type="spellStart"/>
                      <w:r w:rsidR="00E42F92" w:rsidRPr="005B6E63">
                        <w:t>virit</w:t>
                      </w:r>
                      <w:proofErr w:type="spellEnd"/>
                      <w:r w:rsidR="00E42F92" w:rsidRPr="005B6E63">
                        <w:t xml:space="preserve"> L. </w:t>
                      </w:r>
                      <w:proofErr w:type="spellStart"/>
                      <w:r w:rsidR="00E42F92" w:rsidRPr="005B6E63">
                        <w:t>nontra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Sercenderum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postrum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vil</w:t>
                      </w:r>
                      <w:proofErr w:type="spellEnd"/>
                      <w:r w:rsidR="00E42F92" w:rsidRPr="005B6E63">
                        <w:t xml:space="preserve"> hic vit; </w:t>
                      </w:r>
                      <w:proofErr w:type="spellStart"/>
                      <w:r w:rsidR="00E42F92" w:rsidRPr="005B6E63">
                        <w:t>nont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Nostorum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erebesse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cus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vere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tus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nontra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Sercenderum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postrum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vil</w:t>
                      </w:r>
                      <w:proofErr w:type="spellEnd"/>
                      <w:r w:rsidR="00E42F92" w:rsidRPr="005B6E63">
                        <w:t xml:space="preserve"> hic vit; </w:t>
                      </w:r>
                      <w:proofErr w:type="spellStart"/>
                      <w:r w:rsidR="00E42F92" w:rsidRPr="005B6E63">
                        <w:t>nont</w:t>
                      </w:r>
                      <w:proofErr w:type="spellEnd"/>
                      <w:r w:rsidR="00E42F92" w:rsidRPr="005B6E63">
                        <w:t xml:space="preserve"> </w:t>
                      </w:r>
                      <w:proofErr w:type="spellStart"/>
                      <w:r w:rsidR="00E42F92" w:rsidRPr="005B6E63">
                        <w:t>Nostorum</w:t>
                      </w:r>
                      <w:proofErr w:type="spellEnd"/>
                      <w:r w:rsidR="00832174">
                        <w:t>.</w:t>
                      </w:r>
                    </w:p>
                    <w:p w:rsidR="00832174" w:rsidRPr="00832174" w:rsidRDefault="00832174" w:rsidP="00832174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832174" w:rsidRPr="00832174" w:rsidRDefault="00832174" w:rsidP="00832174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832174" w:rsidRPr="00832174" w:rsidRDefault="00832174" w:rsidP="00832174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832174" w:rsidRPr="00832174" w:rsidRDefault="00832174" w:rsidP="00832174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832174" w:rsidRPr="00832174" w:rsidRDefault="00832174" w:rsidP="00832174">
                      <w:pPr>
                        <w:pStyle w:val="BulletsSmall"/>
                      </w:pPr>
                      <w:r w:rsidRPr="00832174">
                        <w:rPr>
                          <w:rStyle w:val="Bold"/>
                        </w:rPr>
                        <w:t>Bullets Small style (bold character)</w:t>
                      </w:r>
                      <w:r w:rsidRPr="00832174">
                        <w:rPr>
                          <w:rStyle w:val="Bold"/>
                        </w:rPr>
                        <w:br/>
                      </w:r>
                      <w:r>
                        <w:t>(</w:t>
                      </w:r>
                      <w:proofErr w:type="gramStart"/>
                      <w:r w:rsidRPr="00832174">
                        <w:t>An</w:t>
                      </w:r>
                      <w:proofErr w:type="gramEnd"/>
                      <w:r w:rsidRPr="00832174">
                        <w:t xml:space="preserve"> </w:t>
                      </w:r>
                      <w:proofErr w:type="spellStart"/>
                      <w:r w:rsidRPr="00832174">
                        <w:t>temacere</w:t>
                      </w:r>
                      <w:proofErr w:type="spellEnd"/>
                      <w:r w:rsidRPr="00832174">
                        <w:t xml:space="preserve"> re </w:t>
                      </w:r>
                      <w:proofErr w:type="spellStart"/>
                      <w:r w:rsidRPr="00832174">
                        <w:t>aceperi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cenatiem</w:t>
                      </w:r>
                      <w:proofErr w:type="spellEnd"/>
                      <w:r w:rsidRPr="00832174">
                        <w:t xml:space="preserve"> </w:t>
                      </w:r>
                      <w:proofErr w:type="spellStart"/>
                      <w:r w:rsidRPr="00832174">
                        <w:t>nonfitium</w:t>
                      </w:r>
                      <w:proofErr w:type="spellEnd"/>
                      <w:r w:rsidRPr="00832174">
                        <w:t xml:space="preserve"> int, que </w:t>
                      </w:r>
                      <w:proofErr w:type="spellStart"/>
                      <w:r w:rsidRPr="00832174">
                        <w:t>ina</w:t>
                      </w:r>
                      <w:proofErr w:type="spellEnd"/>
                      <w:r>
                        <w:t>)</w:t>
                      </w:r>
                    </w:p>
                    <w:p w:rsidR="00E42F92" w:rsidRPr="00D812E0" w:rsidRDefault="00E42F92" w:rsidP="00E42F92"/>
                  </w:txbxContent>
                </v:textbox>
              </v:shape>
            </w:pict>
          </mc:Fallback>
        </mc:AlternateContent>
      </w:r>
      <w:r w:rsidR="00FD7087">
        <w:t>HEADING 2</w:t>
      </w:r>
      <w:r w:rsidR="00FD7087" w:rsidRPr="00A867C8">
        <w:t xml:space="preserve"> S</w:t>
      </w:r>
      <w:r w:rsidR="00A867C8" w:rsidRPr="00A867C8">
        <w:t>TYLE</w:t>
      </w:r>
    </w:p>
    <w:p w14:paraId="523BB5FC" w14:textId="77777777" w:rsidR="00A867C8" w:rsidRDefault="00A867C8" w:rsidP="00A867C8">
      <w:pPr>
        <w:pStyle w:val="Subtitle"/>
      </w:pPr>
      <w:r w:rsidRPr="00A867C8">
        <w:t>Sub</w:t>
      </w:r>
      <w:r>
        <w:t>title</w:t>
      </w:r>
      <w:r w:rsidRPr="00A867C8">
        <w:t xml:space="preserve"> style</w:t>
      </w:r>
    </w:p>
    <w:p w14:paraId="57C153E5" w14:textId="77777777" w:rsidR="00A867C8" w:rsidRDefault="00A867C8" w:rsidP="00A867C8">
      <w:proofErr w:type="gramStart"/>
      <w:r w:rsidRPr="00A867C8">
        <w:t>An</w:t>
      </w:r>
      <w:proofErr w:type="gramEnd"/>
      <w:r w:rsidRPr="00A867C8">
        <w:t xml:space="preserve"> </w:t>
      </w:r>
      <w:proofErr w:type="spellStart"/>
      <w:r w:rsidRPr="00A867C8">
        <w:t>temacere</w:t>
      </w:r>
      <w:proofErr w:type="spellEnd"/>
      <w:r w:rsidRPr="00A867C8">
        <w:t xml:space="preserve"> re </w:t>
      </w:r>
      <w:proofErr w:type="spellStart"/>
      <w:r w:rsidRPr="00A867C8">
        <w:t>aceperi</w:t>
      </w:r>
      <w:proofErr w:type="spellEnd"/>
      <w:r w:rsidRPr="00A867C8">
        <w:t xml:space="preserve"> </w:t>
      </w:r>
      <w:proofErr w:type="spellStart"/>
      <w:r w:rsidRPr="00A867C8">
        <w:t>cenatiem</w:t>
      </w:r>
      <w:proofErr w:type="spellEnd"/>
      <w:r w:rsidRPr="00A867C8">
        <w:t xml:space="preserve"> </w:t>
      </w:r>
      <w:proofErr w:type="spellStart"/>
      <w:r w:rsidRPr="00A867C8">
        <w:t>nonfitium</w:t>
      </w:r>
      <w:proofErr w:type="spellEnd"/>
      <w:r w:rsidRPr="00A867C8">
        <w:t xml:space="preserve"> int, que </w:t>
      </w:r>
      <w:proofErr w:type="spellStart"/>
      <w:r w:rsidRPr="00A867C8">
        <w:t>inatil</w:t>
      </w:r>
      <w:proofErr w:type="spellEnd"/>
      <w:r w:rsidRPr="00A867C8">
        <w:t xml:space="preserve"> </w:t>
      </w:r>
      <w:proofErr w:type="spellStart"/>
      <w:r w:rsidRPr="00A867C8">
        <w:t>hicipicaedi</w:t>
      </w:r>
      <w:proofErr w:type="spellEnd"/>
      <w:r w:rsidRPr="00A867C8">
        <w:t xml:space="preserve">, con </w:t>
      </w:r>
      <w:proofErr w:type="spellStart"/>
      <w:r w:rsidRPr="00A867C8">
        <w:t>virit</w:t>
      </w:r>
      <w:proofErr w:type="spellEnd"/>
      <w:r w:rsidRPr="00A867C8">
        <w:t xml:space="preserve"> L. </w:t>
      </w:r>
      <w:proofErr w:type="spellStart"/>
      <w:r w:rsidRPr="00A867C8">
        <w:t>Esultor</w:t>
      </w:r>
      <w:proofErr w:type="spellEnd"/>
      <w:r w:rsidRPr="00A867C8">
        <w:t xml:space="preserve"> </w:t>
      </w:r>
      <w:proofErr w:type="spellStart"/>
      <w:r w:rsidRPr="00A867C8">
        <w:t>turnum</w:t>
      </w:r>
      <w:proofErr w:type="spellEnd"/>
      <w:r w:rsidRPr="00A867C8">
        <w:t xml:space="preserve"> </w:t>
      </w:r>
      <w:proofErr w:type="spellStart"/>
      <w:r w:rsidRPr="00A867C8">
        <w:t>noruninum</w:t>
      </w:r>
      <w:proofErr w:type="spellEnd"/>
      <w:r w:rsidRPr="00A867C8">
        <w:t xml:space="preserve"> </w:t>
      </w:r>
      <w:proofErr w:type="spellStart"/>
      <w:r w:rsidRPr="00A867C8">
        <w:t>ocres</w:t>
      </w:r>
      <w:proofErr w:type="spellEnd"/>
      <w:r w:rsidRPr="00A867C8">
        <w:t xml:space="preserve"> </w:t>
      </w:r>
      <w:proofErr w:type="spellStart"/>
      <w:r w:rsidRPr="00A867C8">
        <w:t>Nihilius</w:t>
      </w:r>
      <w:proofErr w:type="spellEnd"/>
      <w:r w:rsidRPr="00A867C8">
        <w:t xml:space="preserve"> se </w:t>
      </w:r>
      <w:proofErr w:type="spellStart"/>
      <w:r w:rsidRPr="00A867C8">
        <w:t>avo</w:t>
      </w:r>
      <w:proofErr w:type="spellEnd"/>
      <w:r w:rsidRPr="00A867C8">
        <w:t xml:space="preserve">, qua </w:t>
      </w:r>
      <w:proofErr w:type="spellStart"/>
      <w:r w:rsidRPr="00A867C8">
        <w:t>nontra</w:t>
      </w:r>
      <w:proofErr w:type="spellEnd"/>
      <w:r w:rsidRPr="00A867C8">
        <w:t xml:space="preserve"> </w:t>
      </w:r>
      <w:proofErr w:type="spellStart"/>
      <w:r w:rsidRPr="00A867C8">
        <w:t>Sercenderum</w:t>
      </w:r>
      <w:proofErr w:type="spellEnd"/>
      <w:r w:rsidRPr="00A867C8">
        <w:t xml:space="preserve"> </w:t>
      </w:r>
      <w:proofErr w:type="spellStart"/>
      <w:r w:rsidRPr="00A867C8">
        <w:t>postrum</w:t>
      </w:r>
      <w:proofErr w:type="spellEnd"/>
      <w:r w:rsidRPr="00A867C8">
        <w:t xml:space="preserve"> </w:t>
      </w:r>
      <w:proofErr w:type="spellStart"/>
      <w:r w:rsidRPr="00A867C8">
        <w:t>vil</w:t>
      </w:r>
      <w:proofErr w:type="spellEnd"/>
      <w:r w:rsidRPr="00A867C8">
        <w:t xml:space="preserve"> hic vit; </w:t>
      </w:r>
      <w:proofErr w:type="spellStart"/>
      <w:r w:rsidRPr="00A867C8">
        <w:t>nont</w:t>
      </w:r>
      <w:proofErr w:type="spellEnd"/>
      <w:r w:rsidRPr="00A867C8">
        <w:t xml:space="preserve"> </w:t>
      </w:r>
      <w:proofErr w:type="spellStart"/>
      <w:r w:rsidRPr="00A867C8">
        <w:t>Nostorum</w:t>
      </w:r>
      <w:proofErr w:type="spellEnd"/>
      <w:r w:rsidRPr="00A867C8">
        <w:t xml:space="preserve"> </w:t>
      </w:r>
      <w:proofErr w:type="spellStart"/>
      <w:r w:rsidRPr="00A867C8">
        <w:t>erebesse</w:t>
      </w:r>
      <w:proofErr w:type="spellEnd"/>
      <w:r w:rsidRPr="00A867C8">
        <w:t xml:space="preserve"> </w:t>
      </w:r>
      <w:proofErr w:type="spellStart"/>
      <w:r w:rsidRPr="00A867C8">
        <w:t>cus</w:t>
      </w:r>
      <w:proofErr w:type="spellEnd"/>
      <w:r w:rsidRPr="00A867C8">
        <w:t xml:space="preserve"> </w:t>
      </w:r>
      <w:proofErr w:type="spellStart"/>
      <w:r w:rsidRPr="00A867C8">
        <w:t>vere</w:t>
      </w:r>
      <w:proofErr w:type="spellEnd"/>
      <w:r w:rsidRPr="00A867C8">
        <w:t xml:space="preserve"> </w:t>
      </w:r>
      <w:proofErr w:type="spellStart"/>
      <w:r w:rsidRPr="00A867C8">
        <w:t>tus</w:t>
      </w:r>
      <w:proofErr w:type="spellEnd"/>
      <w:r w:rsidRPr="00A867C8">
        <w:t xml:space="preserve"> bone </w:t>
      </w:r>
      <w:proofErr w:type="spellStart"/>
      <w:r w:rsidRPr="00A867C8">
        <w:t>eo</w:t>
      </w:r>
      <w:proofErr w:type="spellEnd"/>
      <w:r w:rsidRPr="00A867C8">
        <w:t xml:space="preserve">, </w:t>
      </w:r>
      <w:proofErr w:type="spellStart"/>
      <w:r w:rsidRPr="00A867C8">
        <w:t>quissilius</w:t>
      </w:r>
      <w:proofErr w:type="spellEnd"/>
      <w:r w:rsidRPr="00A867C8">
        <w:t xml:space="preserve">; </w:t>
      </w:r>
      <w:proofErr w:type="spellStart"/>
      <w:r w:rsidRPr="00A867C8">
        <w:t>essulabis</w:t>
      </w:r>
      <w:proofErr w:type="spellEnd"/>
      <w:r w:rsidRPr="00A867C8">
        <w:t xml:space="preserve">, </w:t>
      </w:r>
      <w:proofErr w:type="spellStart"/>
      <w:r w:rsidRPr="00A867C8">
        <w:t>moriti</w:t>
      </w:r>
      <w:proofErr w:type="spellEnd"/>
      <w:r w:rsidRPr="00A867C8">
        <w:t xml:space="preserve">, </w:t>
      </w:r>
    </w:p>
    <w:p w14:paraId="2EBC5FBE" w14:textId="77777777" w:rsidR="00446B41" w:rsidRDefault="00446B41" w:rsidP="00446B41">
      <w:pPr>
        <w:pStyle w:val="Subtitle"/>
      </w:pPr>
      <w:r w:rsidRPr="00A867C8">
        <w:t>Sub</w:t>
      </w:r>
      <w:r>
        <w:t>title</w:t>
      </w:r>
      <w:r w:rsidRPr="00A867C8">
        <w:t xml:space="preserve"> style</w:t>
      </w:r>
    </w:p>
    <w:p w14:paraId="0BB1D6EA" w14:textId="77777777" w:rsidR="00446B41" w:rsidRDefault="00A867C8" w:rsidP="00446B41">
      <w:pPr>
        <w:pStyle w:val="Subtitle"/>
      </w:pPr>
      <w:proofErr w:type="spellStart"/>
      <w:r w:rsidRPr="00A867C8">
        <w:t>Catis</w:t>
      </w:r>
      <w:proofErr w:type="spellEnd"/>
      <w:r w:rsidRPr="00A867C8">
        <w:t xml:space="preserve"> </w:t>
      </w:r>
      <w:proofErr w:type="spellStart"/>
      <w:r w:rsidRPr="00A867C8">
        <w:t>pos</w:t>
      </w:r>
      <w:proofErr w:type="spellEnd"/>
      <w:r w:rsidRPr="00A867C8">
        <w:t xml:space="preserve"> </w:t>
      </w:r>
      <w:proofErr w:type="spellStart"/>
      <w:r w:rsidRPr="00A867C8">
        <w:t>nequit</w:t>
      </w:r>
      <w:proofErr w:type="spellEnd"/>
      <w:r w:rsidRPr="00A867C8">
        <w:t xml:space="preserve"> </w:t>
      </w:r>
      <w:proofErr w:type="spellStart"/>
      <w:r w:rsidRPr="00A867C8">
        <w:t>intraciis</w:t>
      </w:r>
      <w:proofErr w:type="spellEnd"/>
      <w:r w:rsidRPr="00A867C8">
        <w:t xml:space="preserve"> </w:t>
      </w:r>
      <w:proofErr w:type="spellStart"/>
      <w:r w:rsidRPr="00A867C8">
        <w:t>halicae</w:t>
      </w:r>
      <w:proofErr w:type="spellEnd"/>
      <w:r w:rsidRPr="00A867C8">
        <w:t xml:space="preserve"> </w:t>
      </w:r>
      <w:proofErr w:type="spellStart"/>
      <w:r w:rsidRPr="00A867C8">
        <w:t>nonsimunc</w:t>
      </w:r>
      <w:proofErr w:type="spellEnd"/>
      <w:r w:rsidRPr="00A867C8">
        <w:t xml:space="preserve"> tri </w:t>
      </w:r>
      <w:proofErr w:type="spellStart"/>
      <w:r w:rsidRPr="00A867C8">
        <w:t>porei</w:t>
      </w:r>
      <w:proofErr w:type="spellEnd"/>
      <w:r w:rsidRPr="00A867C8">
        <w:t xml:space="preserve"> </w:t>
      </w:r>
      <w:proofErr w:type="spellStart"/>
      <w:r w:rsidRPr="00A867C8">
        <w:t>senihiliisul</w:t>
      </w:r>
      <w:proofErr w:type="spellEnd"/>
      <w:r w:rsidRPr="00A867C8">
        <w:t xml:space="preserve"> </w:t>
      </w:r>
      <w:proofErr w:type="spellStart"/>
      <w:r w:rsidRPr="00A867C8">
        <w:t>vo</w:t>
      </w:r>
      <w:proofErr w:type="spellEnd"/>
      <w:r w:rsidRPr="00A867C8">
        <w:t xml:space="preserve">, </w:t>
      </w:r>
      <w:proofErr w:type="spellStart"/>
      <w:r w:rsidRPr="00A867C8">
        <w:t>quam</w:t>
      </w:r>
      <w:proofErr w:type="spellEnd"/>
      <w:r w:rsidRPr="00A867C8">
        <w:t xml:space="preserve"> </w:t>
      </w:r>
      <w:proofErr w:type="spellStart"/>
      <w:r w:rsidRPr="00A867C8">
        <w:t>postro</w:t>
      </w:r>
      <w:proofErr w:type="spellEnd"/>
      <w:r w:rsidRPr="00A867C8">
        <w:t xml:space="preserve">, </w:t>
      </w:r>
      <w:proofErr w:type="spellStart"/>
      <w:r w:rsidRPr="00A867C8">
        <w:t>nordien</w:t>
      </w:r>
      <w:proofErr w:type="spellEnd"/>
      <w:r w:rsidRPr="00A867C8">
        <w:t xml:space="preserve"> </w:t>
      </w:r>
      <w:proofErr w:type="spellStart"/>
      <w:r w:rsidRPr="00A867C8">
        <w:t>tiaequas</w:t>
      </w:r>
      <w:proofErr w:type="spellEnd"/>
      <w:r w:rsidRPr="00A867C8">
        <w:t xml:space="preserve"> </w:t>
      </w:r>
      <w:proofErr w:type="spellStart"/>
      <w:r w:rsidRPr="00A867C8">
        <w:t>musquem</w:t>
      </w:r>
      <w:proofErr w:type="spellEnd"/>
      <w:r w:rsidRPr="00A867C8">
        <w:t xml:space="preserve"> te </w:t>
      </w:r>
      <w:proofErr w:type="spellStart"/>
      <w:r w:rsidRPr="00A867C8">
        <w:t>vissa</w:t>
      </w:r>
      <w:proofErr w:type="spellEnd"/>
      <w:r w:rsidRPr="00A867C8">
        <w:t xml:space="preserve"> </w:t>
      </w:r>
      <w:proofErr w:type="spellStart"/>
      <w:r w:rsidRPr="00A867C8">
        <w:t>ocatam</w:t>
      </w:r>
      <w:proofErr w:type="spellEnd"/>
      <w:r w:rsidRPr="00A867C8">
        <w:t xml:space="preserve"> </w:t>
      </w:r>
      <w:proofErr w:type="spellStart"/>
      <w:r w:rsidRPr="00A867C8">
        <w:t>publin</w:t>
      </w:r>
      <w:proofErr w:type="spellEnd"/>
      <w:r w:rsidRPr="00A867C8">
        <w:t xml:space="preserve"> </w:t>
      </w:r>
      <w:proofErr w:type="spellStart"/>
      <w:r w:rsidRPr="00A867C8">
        <w:t>vidit</w:t>
      </w:r>
      <w:proofErr w:type="spellEnd"/>
      <w:r w:rsidRPr="00A867C8">
        <w:t xml:space="preserve"> </w:t>
      </w:r>
      <w:proofErr w:type="spellStart"/>
      <w:r w:rsidRPr="00A867C8">
        <w:t>omanteme</w:t>
      </w:r>
      <w:proofErr w:type="spellEnd"/>
      <w:r w:rsidRPr="00A867C8">
        <w:t xml:space="preserve"> </w:t>
      </w:r>
      <w:proofErr w:type="spellStart"/>
      <w:r w:rsidRPr="00A867C8">
        <w:t>nos</w:t>
      </w:r>
      <w:proofErr w:type="spellEnd"/>
      <w:r w:rsidRPr="00A867C8">
        <w:t xml:space="preserve">, </w:t>
      </w:r>
      <w:proofErr w:type="spellStart"/>
      <w:r w:rsidRPr="00A867C8">
        <w:t>sidem</w:t>
      </w:r>
      <w:proofErr w:type="spellEnd"/>
      <w:r w:rsidRPr="00A867C8">
        <w:t xml:space="preserve"> se et </w:t>
      </w:r>
      <w:proofErr w:type="spellStart"/>
      <w:r w:rsidRPr="00A867C8">
        <w:t>inimus</w:t>
      </w:r>
      <w:proofErr w:type="spellEnd"/>
      <w:r w:rsidRPr="00A867C8">
        <w:t xml:space="preserve">, </w:t>
      </w:r>
      <w:proofErr w:type="spellStart"/>
      <w:r w:rsidRPr="00A867C8">
        <w:t>nes</w:t>
      </w:r>
      <w:proofErr w:type="spellEnd"/>
      <w:r w:rsidRPr="00A867C8">
        <w:t xml:space="preserve">, cum rei se </w:t>
      </w:r>
      <w:proofErr w:type="spellStart"/>
      <w:r w:rsidRPr="00A867C8">
        <w:t>pria</w:t>
      </w:r>
      <w:proofErr w:type="spellEnd"/>
      <w:r w:rsidRPr="00A867C8">
        <w:t xml:space="preserve">? </w:t>
      </w:r>
      <w:r w:rsidR="00446B41" w:rsidRPr="00A867C8">
        <w:t>Sub</w:t>
      </w:r>
      <w:r w:rsidR="00446B41">
        <w:t>title</w:t>
      </w:r>
      <w:r w:rsidR="00446B41" w:rsidRPr="00A867C8">
        <w:t xml:space="preserve"> style</w:t>
      </w:r>
    </w:p>
    <w:p w14:paraId="408E8F26" w14:textId="77777777" w:rsidR="00A867C8" w:rsidRPr="00A867C8" w:rsidRDefault="00A867C8" w:rsidP="00A867C8">
      <w:r w:rsidRPr="00A867C8">
        <w:t xml:space="preserve">Ades </w:t>
      </w:r>
      <w:proofErr w:type="spellStart"/>
      <w:r w:rsidRPr="00A867C8">
        <w:t>dem</w:t>
      </w:r>
      <w:proofErr w:type="spellEnd"/>
      <w:r w:rsidRPr="00A867C8">
        <w:t xml:space="preserve"> </w:t>
      </w:r>
      <w:proofErr w:type="spellStart"/>
      <w:r w:rsidRPr="00A867C8">
        <w:t>hacrum</w:t>
      </w:r>
      <w:proofErr w:type="spellEnd"/>
      <w:r w:rsidRPr="00A867C8">
        <w:t xml:space="preserve">. </w:t>
      </w:r>
      <w:proofErr w:type="gramStart"/>
      <w:r w:rsidRPr="00A867C8">
        <w:t>An</w:t>
      </w:r>
      <w:proofErr w:type="gramEnd"/>
      <w:r w:rsidRPr="00A867C8">
        <w:t xml:space="preserve"> </w:t>
      </w:r>
      <w:proofErr w:type="spellStart"/>
      <w:r w:rsidRPr="00A867C8">
        <w:t>dio</w:t>
      </w:r>
      <w:proofErr w:type="spellEnd"/>
      <w:r w:rsidRPr="00A867C8">
        <w:t xml:space="preserve"> </w:t>
      </w:r>
      <w:proofErr w:type="spellStart"/>
      <w:r w:rsidRPr="00A867C8">
        <w:t>consulisquem</w:t>
      </w:r>
      <w:proofErr w:type="spellEnd"/>
      <w:r w:rsidRPr="00A867C8">
        <w:t xml:space="preserve"> iam </w:t>
      </w:r>
      <w:proofErr w:type="spellStart"/>
      <w:r w:rsidRPr="00A867C8">
        <w:t>adducid</w:t>
      </w:r>
      <w:proofErr w:type="spellEnd"/>
      <w:r w:rsidRPr="00A867C8">
        <w:t xml:space="preserve"> </w:t>
      </w:r>
      <w:proofErr w:type="spellStart"/>
      <w:r w:rsidRPr="00A867C8">
        <w:t>mo</w:t>
      </w:r>
      <w:proofErr w:type="spellEnd"/>
      <w:r w:rsidRPr="00A867C8">
        <w:t xml:space="preserve"> </w:t>
      </w:r>
      <w:proofErr w:type="spellStart"/>
      <w:r w:rsidRPr="00A867C8">
        <w:t>cultuius</w:t>
      </w:r>
      <w:proofErr w:type="spellEnd"/>
      <w:r w:rsidRPr="00A867C8">
        <w:t xml:space="preserve"> </w:t>
      </w:r>
      <w:proofErr w:type="spellStart"/>
      <w:r w:rsidRPr="00A867C8">
        <w:t>sedescr</w:t>
      </w:r>
      <w:proofErr w:type="spellEnd"/>
      <w:r w:rsidRPr="00A867C8">
        <w:t xml:space="preserve"> </w:t>
      </w:r>
      <w:proofErr w:type="spellStart"/>
      <w:r w:rsidRPr="00A867C8">
        <w:t>essidie</w:t>
      </w:r>
      <w:proofErr w:type="spellEnd"/>
      <w:r w:rsidRPr="00A867C8">
        <w:t xml:space="preserve"> </w:t>
      </w:r>
      <w:proofErr w:type="spellStart"/>
      <w:r w:rsidRPr="00A867C8">
        <w:t>ntestis</w:t>
      </w:r>
      <w:proofErr w:type="spellEnd"/>
      <w:r w:rsidRPr="00A867C8">
        <w:t xml:space="preserve"> </w:t>
      </w:r>
      <w:proofErr w:type="spellStart"/>
      <w:r w:rsidRPr="00A867C8">
        <w:t>hos</w:t>
      </w:r>
      <w:proofErr w:type="spellEnd"/>
      <w:r w:rsidRPr="00A867C8">
        <w:t xml:space="preserve">, </w:t>
      </w:r>
      <w:proofErr w:type="spellStart"/>
      <w:r w:rsidRPr="00A867C8">
        <w:t>Valabit</w:t>
      </w:r>
      <w:proofErr w:type="spellEnd"/>
      <w:r w:rsidRPr="00A867C8">
        <w:t xml:space="preserve"> </w:t>
      </w:r>
      <w:proofErr w:type="spellStart"/>
      <w:r w:rsidRPr="00A867C8">
        <w:t>patum</w:t>
      </w:r>
      <w:proofErr w:type="spellEnd"/>
      <w:r w:rsidRPr="00A867C8">
        <w:t xml:space="preserve"> </w:t>
      </w:r>
      <w:proofErr w:type="spellStart"/>
      <w:r w:rsidRPr="00A867C8">
        <w:t>tiusciem</w:t>
      </w:r>
      <w:proofErr w:type="spellEnd"/>
      <w:r w:rsidRPr="00A867C8">
        <w:t xml:space="preserve"> diem </w:t>
      </w:r>
      <w:proofErr w:type="spellStart"/>
      <w:r w:rsidRPr="00A867C8">
        <w:t>Rommoerfex</w:t>
      </w:r>
      <w:proofErr w:type="spellEnd"/>
      <w:r w:rsidRPr="00A867C8">
        <w:t xml:space="preserve"> </w:t>
      </w:r>
      <w:proofErr w:type="spellStart"/>
      <w:r w:rsidRPr="00A867C8">
        <w:t>senatus</w:t>
      </w:r>
      <w:proofErr w:type="spellEnd"/>
      <w:r w:rsidRPr="00A867C8">
        <w:t xml:space="preserve">. Los </w:t>
      </w:r>
      <w:proofErr w:type="spellStart"/>
      <w:r w:rsidRPr="00A867C8">
        <w:t>hostiors</w:t>
      </w:r>
      <w:proofErr w:type="spellEnd"/>
      <w:r w:rsidRPr="00A867C8">
        <w:t xml:space="preserve"> </w:t>
      </w:r>
      <w:proofErr w:type="spellStart"/>
      <w:r w:rsidRPr="00A867C8">
        <w:t>caet</w:t>
      </w:r>
      <w:proofErr w:type="spellEnd"/>
      <w:r w:rsidRPr="00A867C8">
        <w:t xml:space="preserve"> </w:t>
      </w:r>
      <w:proofErr w:type="spellStart"/>
      <w:r w:rsidRPr="00A867C8">
        <w:t>acciam</w:t>
      </w:r>
      <w:proofErr w:type="spellEnd"/>
      <w:r w:rsidRPr="00A867C8">
        <w:t xml:space="preserve"> </w:t>
      </w:r>
      <w:proofErr w:type="spellStart"/>
      <w:r w:rsidRPr="00A867C8">
        <w:t>musquius</w:t>
      </w:r>
      <w:proofErr w:type="spellEnd"/>
      <w:r w:rsidRPr="00A867C8">
        <w:t xml:space="preserve"> </w:t>
      </w:r>
      <w:proofErr w:type="spellStart"/>
      <w:r w:rsidRPr="00A867C8">
        <w:t>pra</w:t>
      </w:r>
      <w:proofErr w:type="spellEnd"/>
      <w:r w:rsidRPr="00A867C8">
        <w:t xml:space="preserve"> det; in </w:t>
      </w:r>
      <w:proofErr w:type="spellStart"/>
      <w:r w:rsidRPr="00A867C8">
        <w:t>speress</w:t>
      </w:r>
      <w:proofErr w:type="spellEnd"/>
      <w:r w:rsidRPr="00A867C8">
        <w:t xml:space="preserve"> </w:t>
      </w:r>
      <w:proofErr w:type="spellStart"/>
      <w:r w:rsidRPr="00A867C8">
        <w:t>ribus</w:t>
      </w:r>
      <w:proofErr w:type="spellEnd"/>
      <w:r w:rsidRPr="00A867C8">
        <w:t xml:space="preserve"> </w:t>
      </w:r>
      <w:proofErr w:type="spellStart"/>
      <w:r w:rsidRPr="00A867C8">
        <w:t>nosus</w:t>
      </w:r>
      <w:proofErr w:type="spellEnd"/>
      <w:r w:rsidRPr="00A867C8">
        <w:t xml:space="preserve"> cum, </w:t>
      </w:r>
      <w:proofErr w:type="spellStart"/>
      <w:r w:rsidRPr="00A867C8">
        <w:t>num</w:t>
      </w:r>
      <w:proofErr w:type="spellEnd"/>
      <w:r w:rsidRPr="00A867C8">
        <w:t xml:space="preserve"> cons fora </w:t>
      </w:r>
      <w:proofErr w:type="spellStart"/>
      <w:r w:rsidRPr="00A867C8">
        <w:t>mantebus</w:t>
      </w:r>
      <w:proofErr w:type="spellEnd"/>
      <w:r w:rsidRPr="00A867C8">
        <w:t xml:space="preserve">, que </w:t>
      </w:r>
      <w:proofErr w:type="spellStart"/>
      <w:r w:rsidRPr="00A867C8">
        <w:t>esi</w:t>
      </w:r>
      <w:proofErr w:type="spellEnd"/>
      <w:r w:rsidRPr="00A867C8">
        <w:t xml:space="preserve"> </w:t>
      </w:r>
      <w:proofErr w:type="spellStart"/>
      <w:r w:rsidRPr="00A867C8">
        <w:t>intraecultum</w:t>
      </w:r>
      <w:proofErr w:type="spellEnd"/>
      <w:r w:rsidRPr="00A867C8">
        <w:t>.</w:t>
      </w:r>
      <w:r w:rsidR="00E42F92" w:rsidRPr="00E42F92">
        <w:rPr>
          <w:noProof/>
        </w:rPr>
        <w:t xml:space="preserve"> </w:t>
      </w:r>
    </w:p>
    <w:p w14:paraId="38166ADD" w14:textId="77777777" w:rsidR="00446B41" w:rsidRPr="00A867C8" w:rsidRDefault="00FD7087" w:rsidP="005B6E63">
      <w:pPr>
        <w:pStyle w:val="Heading2"/>
      </w:pPr>
      <w:r>
        <w:t>HEADING 2</w:t>
      </w:r>
      <w:r w:rsidRPr="00A867C8">
        <w:t xml:space="preserve"> S</w:t>
      </w:r>
      <w:r w:rsidR="00446B41" w:rsidRPr="00A867C8">
        <w:t>TYLE</w:t>
      </w:r>
    </w:p>
    <w:p w14:paraId="4F0E73C1" w14:textId="77777777" w:rsidR="00A867C8" w:rsidRPr="00A867C8" w:rsidRDefault="00A867C8" w:rsidP="00A867C8">
      <w:r w:rsidRPr="00A867C8">
        <w:t xml:space="preserve">In te rem </w:t>
      </w:r>
      <w:proofErr w:type="spellStart"/>
      <w:r w:rsidRPr="00A867C8">
        <w:t>elusque</w:t>
      </w:r>
      <w:proofErr w:type="spellEnd"/>
      <w:r w:rsidRPr="00A867C8">
        <w:t xml:space="preserve"> </w:t>
      </w:r>
      <w:proofErr w:type="spellStart"/>
      <w:r w:rsidRPr="00A867C8">
        <w:t>igna</w:t>
      </w:r>
      <w:proofErr w:type="spellEnd"/>
      <w:r w:rsidRPr="00A867C8">
        <w:t xml:space="preserve"> </w:t>
      </w:r>
      <w:proofErr w:type="spellStart"/>
      <w:r w:rsidRPr="00A867C8">
        <w:t>mandam</w:t>
      </w:r>
      <w:proofErr w:type="spellEnd"/>
      <w:r w:rsidRPr="00A867C8">
        <w:t xml:space="preserve"> se </w:t>
      </w:r>
      <w:proofErr w:type="spellStart"/>
      <w:r w:rsidRPr="00A867C8">
        <w:t>actat</w:t>
      </w:r>
      <w:proofErr w:type="spellEnd"/>
      <w:r w:rsidRPr="00A867C8">
        <w:t xml:space="preserve"> </w:t>
      </w:r>
      <w:proofErr w:type="spellStart"/>
      <w:r w:rsidRPr="00A867C8">
        <w:t>intius</w:t>
      </w:r>
      <w:proofErr w:type="spellEnd"/>
      <w:r w:rsidRPr="00A867C8">
        <w:t xml:space="preserve"> </w:t>
      </w:r>
      <w:proofErr w:type="spellStart"/>
      <w:r w:rsidRPr="00A867C8">
        <w:t>reberi</w:t>
      </w:r>
      <w:proofErr w:type="spellEnd"/>
      <w:r w:rsidRPr="00A867C8">
        <w:t xml:space="preserve"> </w:t>
      </w:r>
      <w:proofErr w:type="spellStart"/>
      <w:r w:rsidRPr="00A867C8">
        <w:t>ingulto</w:t>
      </w:r>
      <w:proofErr w:type="spellEnd"/>
      <w:r w:rsidRPr="00A867C8">
        <w:t xml:space="preserve"> </w:t>
      </w:r>
      <w:proofErr w:type="spellStart"/>
      <w:r w:rsidRPr="00A867C8">
        <w:t>culia</w:t>
      </w:r>
      <w:proofErr w:type="spellEnd"/>
      <w:r w:rsidRPr="00A867C8">
        <w:t xml:space="preserve"> </w:t>
      </w:r>
      <w:r w:rsidRPr="00A867C8">
        <w:br/>
        <w:t xml:space="preserve">ne ta iam in nem consult </w:t>
      </w:r>
      <w:proofErr w:type="spellStart"/>
      <w:r w:rsidRPr="00A867C8">
        <w:t>iquossum</w:t>
      </w:r>
      <w:proofErr w:type="spellEnd"/>
      <w:r w:rsidRPr="00A867C8">
        <w:t xml:space="preserve"> </w:t>
      </w:r>
      <w:proofErr w:type="spellStart"/>
      <w:r w:rsidRPr="00A867C8">
        <w:t>sulturo</w:t>
      </w:r>
      <w:proofErr w:type="spellEnd"/>
      <w:r w:rsidRPr="00A867C8">
        <w:t xml:space="preserve"> ipse </w:t>
      </w:r>
      <w:proofErr w:type="spellStart"/>
      <w:r w:rsidRPr="00A867C8">
        <w:t>inpris</w:t>
      </w:r>
      <w:proofErr w:type="spellEnd"/>
      <w:r w:rsidRPr="00A867C8">
        <w:t xml:space="preserve"> </w:t>
      </w:r>
      <w:proofErr w:type="spellStart"/>
      <w:r w:rsidRPr="00A867C8">
        <w:t>viris</w:t>
      </w:r>
      <w:proofErr w:type="spellEnd"/>
      <w:r w:rsidRPr="00A867C8">
        <w:t xml:space="preserve">, </w:t>
      </w:r>
      <w:proofErr w:type="spellStart"/>
      <w:r w:rsidRPr="00A867C8">
        <w:t>vivigna</w:t>
      </w:r>
      <w:proofErr w:type="spellEnd"/>
      <w:r w:rsidRPr="00A867C8">
        <w:t xml:space="preserve">, </w:t>
      </w:r>
      <w:proofErr w:type="spellStart"/>
      <w:r w:rsidRPr="00A867C8">
        <w:t>morum</w:t>
      </w:r>
      <w:proofErr w:type="spellEnd"/>
      <w:r w:rsidRPr="00A867C8">
        <w:t xml:space="preserve"> </w:t>
      </w:r>
      <w:proofErr w:type="spellStart"/>
      <w:r w:rsidRPr="00A867C8">
        <w:t>omnero</w:t>
      </w:r>
      <w:proofErr w:type="spellEnd"/>
      <w:r w:rsidRPr="00A867C8">
        <w:t xml:space="preserve"> </w:t>
      </w:r>
      <w:proofErr w:type="spellStart"/>
      <w:r w:rsidRPr="00A867C8">
        <w:t>auteli</w:t>
      </w:r>
      <w:proofErr w:type="spellEnd"/>
      <w:r w:rsidRPr="00A867C8">
        <w:t xml:space="preserve">, </w:t>
      </w:r>
      <w:proofErr w:type="spellStart"/>
      <w:r w:rsidRPr="00A867C8">
        <w:t>nostrib</w:t>
      </w:r>
      <w:proofErr w:type="spellEnd"/>
      <w:r w:rsidRPr="00A867C8">
        <w:t xml:space="preserve"> </w:t>
      </w:r>
      <w:proofErr w:type="spellStart"/>
      <w:r w:rsidRPr="00A867C8">
        <w:t>eresimus</w:t>
      </w:r>
      <w:proofErr w:type="spellEnd"/>
      <w:r w:rsidRPr="00A867C8">
        <w:t xml:space="preserve"> es </w:t>
      </w:r>
      <w:proofErr w:type="spellStart"/>
      <w:r w:rsidRPr="00A867C8">
        <w:t>fortuam</w:t>
      </w:r>
      <w:proofErr w:type="spellEnd"/>
      <w:r w:rsidRPr="00A867C8">
        <w:t xml:space="preserve"> adducer </w:t>
      </w:r>
      <w:proofErr w:type="spellStart"/>
      <w:r w:rsidRPr="00A867C8">
        <w:t>fentiae</w:t>
      </w:r>
      <w:proofErr w:type="spellEnd"/>
      <w:r w:rsidRPr="00A867C8">
        <w:t xml:space="preserve"> </w:t>
      </w:r>
      <w:proofErr w:type="spellStart"/>
      <w:r w:rsidRPr="00A867C8">
        <w:t>nihi</w:t>
      </w:r>
      <w:proofErr w:type="spellEnd"/>
      <w:r w:rsidRPr="00A867C8">
        <w:t xml:space="preserve">, </w:t>
      </w:r>
      <w:proofErr w:type="spellStart"/>
      <w:r w:rsidRPr="00A867C8">
        <w:t>quam</w:t>
      </w:r>
      <w:proofErr w:type="spellEnd"/>
      <w:r w:rsidRPr="00A867C8">
        <w:t xml:space="preserve">, </w:t>
      </w:r>
      <w:proofErr w:type="spellStart"/>
      <w:r w:rsidRPr="00A867C8">
        <w:t>virmaio</w:t>
      </w:r>
      <w:proofErr w:type="spellEnd"/>
      <w:r w:rsidRPr="00A867C8">
        <w:t xml:space="preserve"> </w:t>
      </w:r>
      <w:proofErr w:type="spellStart"/>
      <w:r w:rsidRPr="00A867C8">
        <w:t>nsunter</w:t>
      </w:r>
      <w:proofErr w:type="spellEnd"/>
      <w:r w:rsidRPr="00A867C8">
        <w:t xml:space="preserve"> </w:t>
      </w:r>
      <w:proofErr w:type="spellStart"/>
      <w:r w:rsidRPr="00A867C8">
        <w:t>obsenatis</w:t>
      </w:r>
      <w:proofErr w:type="spellEnd"/>
      <w:r w:rsidRPr="00A867C8">
        <w:t xml:space="preserve"> cluderiin vist vered publissus es in huidemurimis. </w:t>
      </w:r>
      <w:proofErr w:type="spellStart"/>
      <w:r w:rsidRPr="00A867C8">
        <w:t>hilleger</w:t>
      </w:r>
      <w:proofErr w:type="spellEnd"/>
      <w:r w:rsidRPr="00A867C8">
        <w:t xml:space="preserve"> </w:t>
      </w:r>
      <w:proofErr w:type="spellStart"/>
      <w:r w:rsidRPr="00A867C8">
        <w:t>unum</w:t>
      </w:r>
      <w:proofErr w:type="spellEnd"/>
      <w:r w:rsidRPr="00A867C8">
        <w:t xml:space="preserve"> </w:t>
      </w:r>
      <w:proofErr w:type="spellStart"/>
      <w:r w:rsidRPr="00A867C8">
        <w:t>ius</w:t>
      </w:r>
      <w:proofErr w:type="spellEnd"/>
      <w:r w:rsidRPr="00A867C8">
        <w:t xml:space="preserve"> </w:t>
      </w:r>
      <w:proofErr w:type="spellStart"/>
      <w:r w:rsidRPr="00A867C8">
        <w:t>trur</w:t>
      </w:r>
      <w:proofErr w:type="spellEnd"/>
      <w:r w:rsidRPr="00A867C8">
        <w:t xml:space="preserve">. </w:t>
      </w:r>
      <w:proofErr w:type="spellStart"/>
      <w:r w:rsidRPr="00A867C8">
        <w:t>Catu</w:t>
      </w:r>
      <w:proofErr w:type="spellEnd"/>
      <w:r w:rsidRPr="00A867C8">
        <w:t xml:space="preserve"> </w:t>
      </w:r>
      <w:proofErr w:type="spellStart"/>
      <w:r w:rsidRPr="00A867C8">
        <w:t>moeriostris</w:t>
      </w:r>
      <w:proofErr w:type="spellEnd"/>
      <w:r w:rsidRPr="00A867C8">
        <w:t xml:space="preserve"> </w:t>
      </w:r>
      <w:proofErr w:type="spellStart"/>
      <w:r w:rsidRPr="00A867C8">
        <w:t>parius</w:t>
      </w:r>
      <w:proofErr w:type="spellEnd"/>
      <w:r w:rsidRPr="00A867C8">
        <w:t xml:space="preserve">, </w:t>
      </w:r>
      <w:proofErr w:type="spellStart"/>
      <w:r w:rsidRPr="00A867C8">
        <w:t>silicatilia</w:t>
      </w:r>
      <w:proofErr w:type="spellEnd"/>
      <w:r w:rsidRPr="00A867C8">
        <w:t xml:space="preserve"> </w:t>
      </w:r>
      <w:proofErr w:type="spellStart"/>
      <w:r w:rsidRPr="00A867C8">
        <w:t>terferfesis</w:t>
      </w:r>
      <w:proofErr w:type="spellEnd"/>
      <w:r w:rsidRPr="00A867C8">
        <w:t xml:space="preserve"> </w:t>
      </w:r>
      <w:proofErr w:type="spellStart"/>
      <w:r w:rsidRPr="00A867C8">
        <w:t>ipimis</w:t>
      </w:r>
      <w:proofErr w:type="spellEnd"/>
      <w:r w:rsidRPr="00A867C8">
        <w:t xml:space="preserve">. </w:t>
      </w:r>
      <w:proofErr w:type="spellStart"/>
      <w:r w:rsidRPr="00A867C8">
        <w:t>Maritiae</w:t>
      </w:r>
      <w:proofErr w:type="spellEnd"/>
      <w:r w:rsidRPr="00A867C8">
        <w:t xml:space="preserve"> </w:t>
      </w:r>
      <w:proofErr w:type="spellStart"/>
      <w:r w:rsidRPr="00A867C8">
        <w:t>intercepon</w:t>
      </w:r>
      <w:proofErr w:type="spellEnd"/>
      <w:r w:rsidRPr="00A867C8">
        <w:t xml:space="preserve"> no.</w:t>
      </w:r>
    </w:p>
    <w:p w14:paraId="787B9A49" w14:textId="77777777" w:rsidR="002E0263" w:rsidRPr="006F44F5" w:rsidRDefault="00127220" w:rsidP="00A867C8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39B745" wp14:editId="3838BC04">
                <wp:simplePos x="0" y="0"/>
                <wp:positionH relativeFrom="column">
                  <wp:posOffset>4697730</wp:posOffset>
                </wp:positionH>
                <wp:positionV relativeFrom="paragraph">
                  <wp:posOffset>704215</wp:posOffset>
                </wp:positionV>
                <wp:extent cx="2003425" cy="2247265"/>
                <wp:effectExtent l="0" t="0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3425" cy="2247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2A8AED" w14:textId="77777777" w:rsidR="00E42F92" w:rsidRPr="00E37E35" w:rsidRDefault="00E37E35" w:rsidP="00E37E35">
                            <w:pPr>
                              <w:pStyle w:val="Subtitle"/>
                              <w:rPr>
                                <w:rStyle w:val="White"/>
                              </w:rPr>
                            </w:pPr>
                            <w:r>
                              <w:rPr>
                                <w:rStyle w:val="White"/>
                              </w:rPr>
                              <w:t>Subtitle</w:t>
                            </w:r>
                            <w:r w:rsidR="006965DA">
                              <w:rPr>
                                <w:rStyle w:val="White"/>
                              </w:rPr>
                              <w:t xml:space="preserve"> (white character)</w:t>
                            </w:r>
                          </w:p>
                          <w:p w14:paraId="16208A21" w14:textId="77777777" w:rsidR="00E42F92" w:rsidRPr="00933707" w:rsidRDefault="006965DA" w:rsidP="005B6E63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>
                              <w:rPr>
                                <w:rStyle w:val="White"/>
                              </w:rPr>
                              <w:t>Small Body (white character)</w:t>
                            </w:r>
                            <w:r w:rsidR="00E42F92" w:rsidRPr="00933707">
                              <w:rPr>
                                <w:rStyle w:val="White"/>
                              </w:rPr>
                              <w:t xml:space="preserve">, Practice Leader, </w:t>
                            </w:r>
                            <w:r>
                              <w:rPr>
                                <w:rStyle w:val="White"/>
                              </w:rPr>
                              <w:t>W</w:t>
                            </w:r>
                            <w:r w:rsidR="00E42F92" w:rsidRPr="00933707">
                              <w:rPr>
                                <w:rStyle w:val="White"/>
                              </w:rPr>
                              <w:t>WF International</w:t>
                            </w:r>
                          </w:p>
                          <w:p w14:paraId="795FDA45" w14:textId="77777777" w:rsidR="00E42F92" w:rsidRPr="00933707" w:rsidRDefault="00E42F92" w:rsidP="005B6E63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Sample Name, Deputy Practice Leader, WWF International</w:t>
                            </w:r>
                          </w:p>
                          <w:p w14:paraId="6D457170" w14:textId="77777777" w:rsidR="00E42F92" w:rsidRPr="00933707" w:rsidRDefault="00E42F92" w:rsidP="00933707">
                            <w:pPr>
                              <w:pStyle w:val="Subtitle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For more information</w:t>
                            </w:r>
                          </w:p>
                          <w:p w14:paraId="1C1DD6F1" w14:textId="77777777" w:rsidR="00E42F92" w:rsidRPr="00933707" w:rsidRDefault="00E42F92" w:rsidP="005B6E63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Sample Name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 xml:space="preserve">Communications Manager, Food Practice 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>sname@wwfint.org</w:t>
                            </w:r>
                          </w:p>
                          <w:p w14:paraId="3FCB9BC4" w14:textId="77777777" w:rsidR="00E42F92" w:rsidRPr="00933707" w:rsidRDefault="00E42F92" w:rsidP="005B6E63">
                            <w:pPr>
                              <w:pStyle w:val="SmallBody"/>
                              <w:rPr>
                                <w:rStyle w:val="White"/>
                              </w:rPr>
                            </w:pPr>
                            <w:r w:rsidRPr="00933707">
                              <w:rPr>
                                <w:rStyle w:val="White"/>
                              </w:rPr>
                              <w:t>Sample Name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 xml:space="preserve">Policy Manager, Food Practice </w:t>
                            </w:r>
                            <w:r w:rsidRPr="00933707">
                              <w:rPr>
                                <w:rStyle w:val="White"/>
                              </w:rPr>
                              <w:br/>
                              <w:t>sname@wwfint.org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6" type="#_x0000_t202" style="position:absolute;margin-left:369.9pt;margin-top:55.45pt;width:157.75pt;height:176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" filled="f" stroked="f" strokeweight=".5pt">
                <v:textbox inset="0,0,0,0">
                  <w:txbxContent>
                    <w:p w:rsidR="00E42F92" w:rsidRPr="00E37E35" w:rsidRDefault="00E37E35" w:rsidP="00E37E35">
                      <w:pPr>
                        <w:pStyle w:val="Subtitle"/>
                        <w:rPr>
                          <w:rStyle w:val="White"/>
                        </w:rPr>
                      </w:pPr>
                      <w:r>
                        <w:rPr>
                          <w:rStyle w:val="White"/>
                        </w:rPr>
                        <w:t>Subtitle</w:t>
                      </w:r>
                      <w:r w:rsidR="006965DA">
                        <w:rPr>
                          <w:rStyle w:val="White"/>
                        </w:rPr>
                        <w:t xml:space="preserve"> (white character)</w:t>
                      </w:r>
                    </w:p>
                    <w:p w:rsidR="00E42F92" w:rsidRPr="00933707" w:rsidRDefault="006965DA" w:rsidP="005B6E63">
                      <w:pPr>
                        <w:pStyle w:val="SmallBody"/>
                        <w:rPr>
                          <w:rStyle w:val="White"/>
                        </w:rPr>
                      </w:pPr>
                      <w:r>
                        <w:rPr>
                          <w:rStyle w:val="White"/>
                        </w:rPr>
                        <w:t>Small Body (white character)</w:t>
                      </w:r>
                      <w:r w:rsidR="00E42F92" w:rsidRPr="00933707">
                        <w:rPr>
                          <w:rStyle w:val="White"/>
                        </w:rPr>
                        <w:t xml:space="preserve">, Practice Leader, </w:t>
                      </w:r>
                      <w:r>
                        <w:rPr>
                          <w:rStyle w:val="White"/>
                        </w:rPr>
                        <w:t>W</w:t>
                      </w:r>
                      <w:r w:rsidR="00E42F92" w:rsidRPr="00933707">
                        <w:rPr>
                          <w:rStyle w:val="White"/>
                        </w:rPr>
                        <w:t>WF International</w:t>
                      </w:r>
                    </w:p>
                    <w:p w:rsidR="00E42F92" w:rsidRPr="00933707" w:rsidRDefault="00E42F92" w:rsidP="005B6E63">
                      <w:pPr>
                        <w:pStyle w:val="SmallBody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Sample Name, Deputy Practice Leader, WWF International</w:t>
                      </w:r>
                    </w:p>
                    <w:p w:rsidR="00E42F92" w:rsidRPr="00933707" w:rsidRDefault="00E42F92" w:rsidP="00933707">
                      <w:pPr>
                        <w:pStyle w:val="Subtitle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For more information</w:t>
                      </w:r>
                    </w:p>
                    <w:p w:rsidR="00E42F92" w:rsidRPr="00933707" w:rsidRDefault="00E42F92" w:rsidP="005B6E63">
                      <w:pPr>
                        <w:pStyle w:val="SmallBody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Sample Name</w:t>
                      </w:r>
                      <w:r w:rsidRPr="00933707">
                        <w:rPr>
                          <w:rStyle w:val="White"/>
                        </w:rPr>
                        <w:br/>
                        <w:t xml:space="preserve">Communications Manager, Food Practice </w:t>
                      </w:r>
                      <w:r w:rsidRPr="00933707">
                        <w:rPr>
                          <w:rStyle w:val="White"/>
                        </w:rPr>
                        <w:br/>
                        <w:t>sname@wwfint.org</w:t>
                      </w:r>
                    </w:p>
                    <w:p w:rsidR="00E42F92" w:rsidRPr="00933707" w:rsidRDefault="00E42F92" w:rsidP="005B6E63">
                      <w:pPr>
                        <w:pStyle w:val="SmallBody"/>
                        <w:rPr>
                          <w:rStyle w:val="White"/>
                        </w:rPr>
                      </w:pPr>
                      <w:r w:rsidRPr="00933707">
                        <w:rPr>
                          <w:rStyle w:val="White"/>
                        </w:rPr>
                        <w:t>Sample Name</w:t>
                      </w:r>
                      <w:r w:rsidRPr="00933707">
                        <w:rPr>
                          <w:rStyle w:val="White"/>
                        </w:rPr>
                        <w:br/>
                        <w:t xml:space="preserve">Policy Manager, Food Practice </w:t>
                      </w:r>
                      <w:r w:rsidRPr="00933707">
                        <w:rPr>
                          <w:rStyle w:val="White"/>
                        </w:rPr>
                        <w:br/>
                        <w:t>sname@wwfint.org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91B925" wp14:editId="3878BC86">
                <wp:simplePos x="0" y="0"/>
                <wp:positionH relativeFrom="column">
                  <wp:posOffset>4471035</wp:posOffset>
                </wp:positionH>
                <wp:positionV relativeFrom="paragraph">
                  <wp:posOffset>485775</wp:posOffset>
                </wp:positionV>
                <wp:extent cx="2415540" cy="2690495"/>
                <wp:effectExtent l="0" t="0" r="0" b="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540" cy="269049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84DAF" id="Rectangle 30" o:spid="_x0000_s1026" style="position:absolute;margin-left:352.05pt;margin-top:38.25pt;width:190.2pt;height:211.8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" fillcolor="windowText" stroked="f" strokeweight="1pt">
                <v:textbox inset="0,0,0,0"/>
              </v:rect>
            </w:pict>
          </mc:Fallback>
        </mc:AlternateContent>
      </w:r>
      <w:proofErr w:type="spellStart"/>
      <w:r w:rsidR="00A867C8" w:rsidRPr="00A867C8">
        <w:t>Lorehent</w:t>
      </w:r>
      <w:proofErr w:type="spellEnd"/>
      <w:r w:rsidR="00A867C8" w:rsidRPr="00A867C8">
        <w:t xml:space="preserve"> </w:t>
      </w:r>
      <w:proofErr w:type="spellStart"/>
      <w:r w:rsidR="00A867C8" w:rsidRPr="00A867C8">
        <w:t>omniae</w:t>
      </w:r>
      <w:proofErr w:type="spellEnd"/>
      <w:r w:rsidR="00A867C8" w:rsidRPr="00A867C8">
        <w:t xml:space="preserve"> </w:t>
      </w:r>
      <w:proofErr w:type="spellStart"/>
      <w:r w:rsidR="00A867C8" w:rsidRPr="00A867C8">
        <w:t>voloraest</w:t>
      </w:r>
      <w:proofErr w:type="spellEnd"/>
      <w:r w:rsidR="00A867C8" w:rsidRPr="00A867C8">
        <w:t xml:space="preserve">, unt </w:t>
      </w:r>
      <w:proofErr w:type="spellStart"/>
      <w:r w:rsidR="00A867C8" w:rsidRPr="00A867C8">
        <w:t>praturehenis</w:t>
      </w:r>
      <w:proofErr w:type="spellEnd"/>
      <w:r w:rsidR="00A867C8" w:rsidRPr="00A867C8">
        <w:t xml:space="preserve"> rem </w:t>
      </w:r>
      <w:proofErr w:type="spellStart"/>
      <w:r w:rsidR="00A867C8" w:rsidRPr="00A867C8">
        <w:t>consequ</w:t>
      </w:r>
      <w:proofErr w:type="spellEnd"/>
      <w:r w:rsidR="00A867C8" w:rsidRPr="00A867C8">
        <w:t xml:space="preserve"> </w:t>
      </w:r>
      <w:proofErr w:type="spellStart"/>
      <w:r w:rsidR="00A867C8" w:rsidRPr="00A867C8">
        <w:t>odionsequae</w:t>
      </w:r>
      <w:proofErr w:type="spellEnd"/>
      <w:r w:rsidR="00A867C8" w:rsidRPr="00A867C8">
        <w:t xml:space="preserve"> </w:t>
      </w:r>
      <w:proofErr w:type="spellStart"/>
      <w:r w:rsidR="00A867C8" w:rsidRPr="00A867C8">
        <w:t>sincto</w:t>
      </w:r>
      <w:proofErr w:type="spellEnd"/>
      <w:r w:rsidR="00A867C8" w:rsidRPr="00A867C8">
        <w:t xml:space="preserve"> </w:t>
      </w:r>
      <w:proofErr w:type="spellStart"/>
      <w:r w:rsidR="00A867C8" w:rsidRPr="00A867C8">
        <w:t>quas</w:t>
      </w:r>
      <w:proofErr w:type="spellEnd"/>
      <w:r w:rsidR="00A867C8" w:rsidRPr="00A867C8">
        <w:t xml:space="preserve"> </w:t>
      </w:r>
      <w:proofErr w:type="spellStart"/>
      <w:r w:rsidR="00A867C8" w:rsidRPr="00A867C8">
        <w:t>sitiam</w:t>
      </w:r>
      <w:proofErr w:type="spellEnd"/>
      <w:r w:rsidR="00A867C8" w:rsidRPr="00A867C8">
        <w:t xml:space="preserve">, </w:t>
      </w:r>
      <w:proofErr w:type="spellStart"/>
      <w:r w:rsidR="00A867C8" w:rsidRPr="00A867C8">
        <w:t>est</w:t>
      </w:r>
      <w:proofErr w:type="spellEnd"/>
      <w:r w:rsidR="00A867C8" w:rsidRPr="00A867C8">
        <w:t xml:space="preserve"> </w:t>
      </w:r>
      <w:proofErr w:type="spellStart"/>
      <w:r w:rsidR="00A867C8" w:rsidRPr="00A867C8">
        <w:t>omnis</w:t>
      </w:r>
      <w:proofErr w:type="spellEnd"/>
      <w:r w:rsidR="00A867C8" w:rsidRPr="00A867C8">
        <w:t xml:space="preserve"> rem </w:t>
      </w:r>
      <w:proofErr w:type="spellStart"/>
      <w:r w:rsidR="00A867C8" w:rsidRPr="00A867C8">
        <w:t>etur</w:t>
      </w:r>
      <w:proofErr w:type="spellEnd"/>
      <w:r w:rsidR="00A867C8" w:rsidRPr="00A867C8">
        <w:t xml:space="preserve">? To </w:t>
      </w:r>
      <w:proofErr w:type="spellStart"/>
      <w:r w:rsidR="00A867C8" w:rsidRPr="00A867C8">
        <w:t>quaepre</w:t>
      </w:r>
      <w:proofErr w:type="spellEnd"/>
      <w:r w:rsidR="00A867C8" w:rsidRPr="00A867C8">
        <w:t xml:space="preserve"> </w:t>
      </w:r>
      <w:r w:rsidR="00A867C8" w:rsidRPr="00A867C8">
        <w:br/>
      </w:r>
      <w:proofErr w:type="spellStart"/>
      <w:r w:rsidR="00A867C8" w:rsidRPr="00A867C8">
        <w:t>sitis</w:t>
      </w:r>
      <w:proofErr w:type="spellEnd"/>
      <w:r w:rsidR="00A867C8" w:rsidRPr="00A867C8">
        <w:t xml:space="preserve"> </w:t>
      </w:r>
      <w:proofErr w:type="spellStart"/>
      <w:r w:rsidR="00A867C8" w:rsidRPr="00A867C8">
        <w:t>dolorepudam</w:t>
      </w:r>
      <w:proofErr w:type="spellEnd"/>
      <w:r w:rsidR="00A867C8" w:rsidRPr="00A867C8">
        <w:t xml:space="preserve"> </w:t>
      </w:r>
      <w:proofErr w:type="spellStart"/>
      <w:r w:rsidR="00A867C8" w:rsidRPr="00A867C8">
        <w:t>necatio</w:t>
      </w:r>
      <w:proofErr w:type="spellEnd"/>
      <w:r w:rsidR="00A867C8" w:rsidRPr="00A867C8">
        <w:t xml:space="preserve"> </w:t>
      </w:r>
      <w:proofErr w:type="spellStart"/>
      <w:r w:rsidR="00A867C8" w:rsidRPr="00A867C8">
        <w:t>nsedipiet</w:t>
      </w:r>
      <w:proofErr w:type="spellEnd"/>
      <w:r w:rsidR="00A867C8" w:rsidRPr="00A867C8">
        <w:t xml:space="preserve"> </w:t>
      </w:r>
      <w:proofErr w:type="spellStart"/>
      <w:r w:rsidR="00A867C8" w:rsidRPr="00A867C8">
        <w:t>quam</w:t>
      </w:r>
      <w:proofErr w:type="spellEnd"/>
      <w:r w:rsidR="00A867C8" w:rsidRPr="00A867C8">
        <w:t xml:space="preserve"> </w:t>
      </w:r>
      <w:proofErr w:type="spellStart"/>
      <w:r w:rsidR="00A867C8" w:rsidRPr="00A867C8">
        <w:t>volor</w:t>
      </w:r>
      <w:proofErr w:type="spellEnd"/>
      <w:r w:rsidR="00A867C8" w:rsidRPr="00A867C8">
        <w:t xml:space="preserve"> sae sit, </w:t>
      </w:r>
      <w:proofErr w:type="spellStart"/>
      <w:r w:rsidR="00A867C8" w:rsidRPr="00A867C8">
        <w:t>isqui</w:t>
      </w:r>
      <w:proofErr w:type="spellEnd"/>
      <w:r w:rsidR="00A867C8" w:rsidRPr="00A867C8">
        <w:t xml:space="preserve"> </w:t>
      </w:r>
      <w:proofErr w:type="spellStart"/>
      <w:r w:rsidR="00A867C8" w:rsidRPr="00A867C8">
        <w:t>officip</w:t>
      </w:r>
      <w:proofErr w:type="spellEnd"/>
      <w:r w:rsidR="00A867C8" w:rsidRPr="00A867C8">
        <w:t xml:space="preserve"> </w:t>
      </w:r>
      <w:proofErr w:type="spellStart"/>
      <w:r w:rsidR="00A867C8" w:rsidRPr="00A867C8">
        <w:t>sapelit</w:t>
      </w:r>
      <w:proofErr w:type="spellEnd"/>
      <w:r w:rsidR="00A867C8" w:rsidRPr="00A867C8">
        <w:t xml:space="preserve"> </w:t>
      </w:r>
      <w:proofErr w:type="spellStart"/>
      <w:r w:rsidR="00A867C8" w:rsidRPr="00A867C8">
        <w:t>labore</w:t>
      </w:r>
      <w:proofErr w:type="spellEnd"/>
      <w:r w:rsidR="00A867C8" w:rsidRPr="00A867C8">
        <w:t xml:space="preserve">, </w:t>
      </w:r>
      <w:proofErr w:type="spellStart"/>
      <w:r w:rsidR="00A867C8" w:rsidRPr="00A867C8">
        <w:t>velit</w:t>
      </w:r>
      <w:proofErr w:type="spellEnd"/>
      <w:r w:rsidR="00A867C8" w:rsidRPr="00A867C8">
        <w:t xml:space="preserve">, non </w:t>
      </w:r>
      <w:proofErr w:type="spellStart"/>
      <w:r w:rsidR="00A867C8" w:rsidRPr="00A867C8">
        <w:t>comnimus</w:t>
      </w:r>
      <w:proofErr w:type="spellEnd"/>
      <w:r w:rsidR="00A867C8" w:rsidRPr="00A867C8">
        <w:t xml:space="preserve">, </w:t>
      </w:r>
      <w:proofErr w:type="spellStart"/>
      <w:r w:rsidR="00A867C8" w:rsidRPr="00A867C8">
        <w:t>nos</w:t>
      </w:r>
      <w:proofErr w:type="spellEnd"/>
      <w:r w:rsidR="00A867C8" w:rsidRPr="00A867C8">
        <w:t xml:space="preserve"> </w:t>
      </w:r>
      <w:proofErr w:type="spellStart"/>
      <w:r w:rsidR="00A867C8" w:rsidRPr="00A867C8">
        <w:t>simus</w:t>
      </w:r>
      <w:proofErr w:type="spellEnd"/>
      <w:r w:rsidR="00A867C8" w:rsidRPr="00A867C8">
        <w:t xml:space="preserve"> </w:t>
      </w:r>
      <w:proofErr w:type="spellStart"/>
      <w:r w:rsidR="00A867C8" w:rsidRPr="00A867C8">
        <w:t>dolorestet</w:t>
      </w:r>
      <w:proofErr w:type="spellEnd"/>
      <w:r w:rsidR="00A867C8" w:rsidRPr="00A867C8">
        <w:t xml:space="preserve"> </w:t>
      </w:r>
      <w:proofErr w:type="spellStart"/>
      <w:r w:rsidR="00A867C8" w:rsidRPr="00A867C8">
        <w:t>eos</w:t>
      </w:r>
      <w:proofErr w:type="spellEnd"/>
      <w:r w:rsidR="00A867C8" w:rsidRPr="00A867C8">
        <w:t xml:space="preserve"> que </w:t>
      </w:r>
      <w:proofErr w:type="spellStart"/>
      <w:r w:rsidR="00A867C8" w:rsidRPr="00A867C8">
        <w:t>porero</w:t>
      </w:r>
      <w:proofErr w:type="spellEnd"/>
      <w:r w:rsidR="00A867C8" w:rsidRPr="00A867C8">
        <w:t xml:space="preserve"> </w:t>
      </w:r>
      <w:proofErr w:type="spellStart"/>
      <w:r w:rsidR="00A867C8" w:rsidRPr="00A867C8">
        <w:t>temolupis</w:t>
      </w:r>
      <w:proofErr w:type="spellEnd"/>
      <w:r w:rsidR="00A867C8" w:rsidRPr="00A867C8">
        <w:t xml:space="preserve"> </w:t>
      </w:r>
      <w:proofErr w:type="spellStart"/>
      <w:r w:rsidR="00A867C8" w:rsidRPr="00A867C8">
        <w:t>doloreperem</w:t>
      </w:r>
      <w:proofErr w:type="spellEnd"/>
      <w:r w:rsidR="00A867C8" w:rsidRPr="00A867C8">
        <w:t xml:space="preserve"> ipsum qui </w:t>
      </w:r>
      <w:proofErr w:type="spellStart"/>
      <w:r w:rsidR="00A867C8" w:rsidRPr="00A867C8">
        <w:t>untiumquis</w:t>
      </w:r>
      <w:proofErr w:type="spellEnd"/>
      <w:r w:rsidR="00A867C8" w:rsidRPr="00A867C8">
        <w:t xml:space="preserve"> rem la </w:t>
      </w:r>
      <w:proofErr w:type="spellStart"/>
      <w:r w:rsidR="00A867C8" w:rsidRPr="00A867C8">
        <w:t>vernatem</w:t>
      </w:r>
      <w:proofErr w:type="spellEnd"/>
      <w:r w:rsidR="00A867C8" w:rsidRPr="00A867C8">
        <w:t xml:space="preserve"> re pores </w:t>
      </w:r>
      <w:proofErr w:type="spellStart"/>
      <w:r w:rsidR="00A867C8" w:rsidRPr="00A867C8">
        <w:t>dolori</w:t>
      </w:r>
      <w:proofErr w:type="spellEnd"/>
      <w:r w:rsidR="00A867C8" w:rsidRPr="00A867C8">
        <w:t xml:space="preserve"> tempers </w:t>
      </w:r>
      <w:proofErr w:type="spellStart"/>
      <w:r w:rsidR="00A867C8" w:rsidRPr="00A867C8">
        <w:t>picabo</w:t>
      </w:r>
      <w:proofErr w:type="spellEnd"/>
      <w:r w:rsidR="00A867C8" w:rsidRPr="00A867C8">
        <w:t xml:space="preserve">. </w:t>
      </w:r>
      <w:proofErr w:type="spellStart"/>
      <w:r w:rsidR="00A867C8" w:rsidRPr="00A867C8">
        <w:t>Parcilit</w:t>
      </w:r>
      <w:proofErr w:type="spellEnd"/>
      <w:r w:rsidR="00A867C8" w:rsidRPr="00A867C8">
        <w:t xml:space="preserve"> </w:t>
      </w:r>
      <w:proofErr w:type="spellStart"/>
      <w:r w:rsidR="00A867C8" w:rsidRPr="00A867C8">
        <w:t>ipis</w:t>
      </w:r>
      <w:proofErr w:type="spellEnd"/>
      <w:r w:rsidR="00A867C8" w:rsidRPr="00A867C8">
        <w:t xml:space="preserve"> </w:t>
      </w:r>
      <w:proofErr w:type="spellStart"/>
      <w:r w:rsidR="00A867C8" w:rsidRPr="00A867C8">
        <w:t>iunt</w:t>
      </w:r>
      <w:proofErr w:type="spellEnd"/>
      <w:r w:rsidR="00A867C8" w:rsidRPr="00A867C8">
        <w:t xml:space="preserve"> que nobis </w:t>
      </w:r>
      <w:proofErr w:type="spellStart"/>
      <w:r w:rsidR="00A867C8" w:rsidRPr="00A867C8">
        <w:t>nectemolo</w:t>
      </w:r>
      <w:proofErr w:type="spellEnd"/>
      <w:r w:rsidR="00A867C8" w:rsidRPr="00A867C8">
        <w:t xml:space="preserve"> </w:t>
      </w:r>
      <w:proofErr w:type="spellStart"/>
      <w:r w:rsidR="00A867C8" w:rsidRPr="00A867C8">
        <w:t>beatem</w:t>
      </w:r>
      <w:proofErr w:type="spellEnd"/>
      <w:r w:rsidR="00A867C8" w:rsidRPr="00A867C8">
        <w:t xml:space="preserve">. </w:t>
      </w:r>
      <w:proofErr w:type="spellStart"/>
      <w:r w:rsidR="00A867C8" w:rsidRPr="00A867C8">
        <w:t>Uptaspero</w:t>
      </w:r>
      <w:proofErr w:type="spellEnd"/>
      <w:r w:rsidR="00A867C8" w:rsidRPr="00A867C8">
        <w:t xml:space="preserve"> </w:t>
      </w:r>
      <w:proofErr w:type="spellStart"/>
      <w:r w:rsidR="00A867C8" w:rsidRPr="00A867C8">
        <w:t>quiaernatio</w:t>
      </w:r>
      <w:proofErr w:type="spellEnd"/>
      <w:r w:rsidR="00A867C8" w:rsidRPr="00A867C8">
        <w:t xml:space="preserve"> </w:t>
      </w:r>
      <w:proofErr w:type="spellStart"/>
      <w:r w:rsidR="00A867C8" w:rsidRPr="00A867C8">
        <w:t>ipsundis</w:t>
      </w:r>
      <w:proofErr w:type="spellEnd"/>
      <w:r w:rsidR="00A867C8" w:rsidRPr="00A867C8">
        <w:t xml:space="preserve"> ex </w:t>
      </w:r>
      <w:proofErr w:type="spellStart"/>
      <w:r w:rsidR="00A867C8" w:rsidRPr="00A867C8">
        <w:t>eaque</w:t>
      </w:r>
      <w:proofErr w:type="spellEnd"/>
      <w:r w:rsidR="00A867C8" w:rsidRPr="00A867C8">
        <w:t xml:space="preserve"> </w:t>
      </w:r>
      <w:proofErr w:type="spellStart"/>
      <w:r w:rsidR="00A867C8" w:rsidRPr="00A867C8">
        <w:t>ratem</w:t>
      </w:r>
      <w:proofErr w:type="spellEnd"/>
      <w:r w:rsidR="00A867C8" w:rsidRPr="00A867C8">
        <w:t xml:space="preserve">. Bea </w:t>
      </w:r>
      <w:proofErr w:type="spellStart"/>
      <w:r w:rsidR="00A867C8" w:rsidRPr="00A867C8">
        <w:t>si</w:t>
      </w:r>
      <w:proofErr w:type="spellEnd"/>
      <w:r w:rsidR="00A867C8" w:rsidRPr="00A867C8">
        <w:t xml:space="preserve"> </w:t>
      </w:r>
      <w:proofErr w:type="spellStart"/>
      <w:r w:rsidR="00A867C8" w:rsidRPr="00A867C8">
        <w:t>quuntiurione</w:t>
      </w:r>
      <w:proofErr w:type="spellEnd"/>
      <w:r w:rsidR="00A867C8" w:rsidRPr="00A867C8">
        <w:t xml:space="preserve"> </w:t>
      </w:r>
      <w:proofErr w:type="spellStart"/>
      <w:r w:rsidR="00A867C8" w:rsidRPr="00A867C8">
        <w:t>aspeditatin</w:t>
      </w:r>
      <w:proofErr w:type="spellEnd"/>
      <w:r w:rsidR="00A867C8" w:rsidRPr="00A867C8">
        <w:t xml:space="preserve"> et </w:t>
      </w:r>
      <w:proofErr w:type="spellStart"/>
      <w:r w:rsidR="00A867C8" w:rsidRPr="00A867C8">
        <w:t>pliquia</w:t>
      </w:r>
      <w:proofErr w:type="spellEnd"/>
      <w:r w:rsidR="00A867C8" w:rsidRPr="00A867C8">
        <w:t xml:space="preserve"> </w:t>
      </w:r>
      <w:proofErr w:type="spellStart"/>
      <w:r w:rsidR="00A867C8" w:rsidRPr="00A867C8">
        <w:t>tibusae</w:t>
      </w:r>
      <w:proofErr w:type="spellEnd"/>
      <w:r w:rsidR="00A867C8" w:rsidRPr="00A867C8">
        <w:t xml:space="preserve"> </w:t>
      </w:r>
      <w:proofErr w:type="spellStart"/>
      <w:r w:rsidR="00A867C8" w:rsidRPr="00A867C8">
        <w:t>doloribus</w:t>
      </w:r>
      <w:proofErr w:type="spellEnd"/>
      <w:r w:rsidR="00A867C8" w:rsidRPr="00A867C8">
        <w:t xml:space="preserve"> </w:t>
      </w:r>
      <w:proofErr w:type="spellStart"/>
      <w:r w:rsidR="00A867C8" w:rsidRPr="00A867C8">
        <w:t>aciet</w:t>
      </w:r>
      <w:proofErr w:type="spellEnd"/>
      <w:r w:rsidR="00A867C8" w:rsidRPr="00A867C8">
        <w:t xml:space="preserve"> </w:t>
      </w:r>
      <w:proofErr w:type="spellStart"/>
      <w:r w:rsidR="00A867C8" w:rsidRPr="00A867C8">
        <w:t>volupit</w:t>
      </w:r>
      <w:proofErr w:type="spellEnd"/>
      <w:r w:rsidR="00A867C8" w:rsidRPr="00A867C8">
        <w:t xml:space="preserve"> </w:t>
      </w:r>
      <w:proofErr w:type="spellStart"/>
      <w:r w:rsidR="00A867C8" w:rsidRPr="00A867C8">
        <w:t>faccum</w:t>
      </w:r>
      <w:proofErr w:type="spellEnd"/>
      <w:r w:rsidR="00A867C8" w:rsidRPr="00A867C8">
        <w:t xml:space="preserve"> </w:t>
      </w:r>
      <w:proofErr w:type="spellStart"/>
      <w:r w:rsidR="00A867C8" w:rsidRPr="00A867C8">
        <w:t>si</w:t>
      </w:r>
      <w:proofErr w:type="spellEnd"/>
      <w:r w:rsidR="00A867C8" w:rsidRPr="00A867C8">
        <w:t xml:space="preserve"> </w:t>
      </w:r>
      <w:proofErr w:type="spellStart"/>
      <w:r w:rsidR="00A867C8" w:rsidRPr="00A867C8">
        <w:t>nationessi</w:t>
      </w:r>
      <w:proofErr w:type="spellEnd"/>
      <w:r w:rsidR="00A867C8" w:rsidRPr="00A867C8">
        <w:t xml:space="preserve"> </w:t>
      </w:r>
      <w:proofErr w:type="spellStart"/>
      <w:r w:rsidR="00A867C8" w:rsidRPr="00A867C8">
        <w:t>omniscipsus</w:t>
      </w:r>
      <w:proofErr w:type="spellEnd"/>
      <w:r w:rsidR="00A867C8" w:rsidRPr="00A867C8">
        <w:t xml:space="preserve"> </w:t>
      </w:r>
      <w:proofErr w:type="spellStart"/>
      <w:r w:rsidR="00A867C8" w:rsidRPr="00A867C8">
        <w:t>ullant</w:t>
      </w:r>
      <w:proofErr w:type="spellEnd"/>
      <w:r w:rsidR="00A867C8" w:rsidRPr="00A867C8">
        <w:t>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AE532BB" wp14:editId="15D7DF71">
                <wp:simplePos x="0" y="0"/>
                <wp:positionH relativeFrom="page">
                  <wp:posOffset>4907280</wp:posOffset>
                </wp:positionH>
                <wp:positionV relativeFrom="page">
                  <wp:posOffset>223520</wp:posOffset>
                </wp:positionV>
                <wp:extent cx="2415540" cy="100076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5540" cy="100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3B55C8" w14:textId="77777777" w:rsidR="00CD498B" w:rsidRPr="00281AA8" w:rsidRDefault="00CD498B" w:rsidP="00281AA8">
                            <w:pPr>
                              <w:pStyle w:val="FACTSHEET"/>
                            </w:pPr>
                            <w:r w:rsidRPr="00281AA8">
                              <w:t>FACTSHEET</w:t>
                            </w:r>
                          </w:p>
                          <w:p w14:paraId="0456C136" w14:textId="77777777" w:rsidR="00CD498B" w:rsidRPr="007A2704" w:rsidRDefault="00CD498B" w:rsidP="00126B56">
                            <w:pPr>
                              <w:pStyle w:val="PracticeTitleDate"/>
                            </w:pPr>
                            <w:r w:rsidRPr="007A2704">
                              <w:t>PRACTICE</w:t>
                            </w:r>
                            <w:r w:rsidR="00EF6277">
                              <w:t xml:space="preserve"> title</w:t>
                            </w:r>
                            <w:r w:rsidRPr="007A2704">
                              <w:t xml:space="preserve"> • MONTH 20</w:t>
                            </w:r>
                            <w:r w:rsidR="00437EC3"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16000" tIns="180000" rIns="21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position:absolute;margin-left:386.4pt;margin-top:17.6pt;width:190.2pt;height:78.8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" filled="f" stroked="f" strokeweight=".5pt">
                <v:textbox inset="6mm,5mm,6mm,0">
                  <w:txbxContent>
                    <w:p w:rsidR="00CD498B" w:rsidRPr="00281AA8" w:rsidRDefault="00CD498B" w:rsidP="00281AA8">
                      <w:pPr>
                        <w:pStyle w:val="FACTSHEET"/>
                      </w:pPr>
                      <w:r w:rsidRPr="00281AA8">
                        <w:t>FACTSHEET</w:t>
                      </w:r>
                    </w:p>
                    <w:p w:rsidR="00CD498B" w:rsidRPr="007A2704" w:rsidRDefault="00CD498B" w:rsidP="00126B56">
                      <w:pPr>
                        <w:pStyle w:val="PracticeTitleDate"/>
                      </w:pPr>
                      <w:r w:rsidRPr="007A2704">
                        <w:t>PRACTICE</w:t>
                      </w:r>
                      <w:r w:rsidR="00EF6277">
                        <w:t xml:space="preserve"> title</w:t>
                      </w:r>
                      <w:r w:rsidRPr="007A2704">
                        <w:t xml:space="preserve"> • MONTH 20</w:t>
                      </w:r>
                      <w:r w:rsidR="00437EC3">
                        <w:t>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5A3ABAC" wp14:editId="42FDB31C">
                <wp:simplePos x="0" y="0"/>
                <wp:positionH relativeFrom="page">
                  <wp:posOffset>4898390</wp:posOffset>
                </wp:positionH>
                <wp:positionV relativeFrom="page">
                  <wp:posOffset>222250</wp:posOffset>
                </wp:positionV>
                <wp:extent cx="2415540" cy="100774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540" cy="100774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2CE2A" id="Rectangle 3" o:spid="_x0000_s1026" style="position:absolute;margin-left:385.7pt;margin-top:17.5pt;width:190.2pt;height:79.3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" fillcolor="windowText" stroked="f" strokeweight="1pt">
                <w10:wrap anchorx="page" anchory="page"/>
              </v:rect>
            </w:pict>
          </mc:Fallback>
        </mc:AlternateContent>
      </w:r>
    </w:p>
    <w:sectPr w:rsidR="002E0263" w:rsidRPr="006F44F5" w:rsidSect="007C163F">
      <w:footerReference w:type="default" r:id="rId12"/>
      <w:pgSz w:w="11900" w:h="16840"/>
      <w:pgMar w:top="3152" w:right="4905" w:bottom="352" w:left="697" w:header="720" w:footer="14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9C5B2" w14:textId="77777777" w:rsidR="00615E63" w:rsidRDefault="00615E63" w:rsidP="00411302">
      <w:pPr>
        <w:spacing w:after="0" w:line="240" w:lineRule="auto"/>
      </w:pPr>
      <w:r>
        <w:separator/>
      </w:r>
    </w:p>
  </w:endnote>
  <w:endnote w:type="continuationSeparator" w:id="0">
    <w:p w14:paraId="1606A6D7" w14:textId="77777777" w:rsidR="00615E63" w:rsidRDefault="00615E63" w:rsidP="00411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WF">
    <w:panose1 w:val="02000000000000000000"/>
    <w:charset w:val="00"/>
    <w:family w:val="auto"/>
    <w:notTrueType/>
    <w:pitch w:val="variable"/>
    <w:sig w:usb0="A00002AF" w:usb1="4000205B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039F5" w14:textId="77777777" w:rsidR="0029033A" w:rsidRDefault="003257F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BF9F4A" wp14:editId="014EE33B">
              <wp:simplePos x="0" y="0"/>
              <wp:positionH relativeFrom="column">
                <wp:posOffset>2239645</wp:posOffset>
              </wp:positionH>
              <wp:positionV relativeFrom="paragraph">
                <wp:posOffset>160350</wp:posOffset>
              </wp:positionV>
              <wp:extent cx="3575050" cy="670560"/>
              <wp:effectExtent l="0" t="0" r="6350" b="2540"/>
              <wp:wrapNone/>
              <wp:docPr id="3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050" cy="670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DE832D" w14:textId="16A1A9D6" w:rsidR="00AD5B6F" w:rsidRDefault="00AD5B6F" w:rsidP="007C1CD9">
                          <w:pPr>
                            <w:shd w:val="clear" w:color="auto" w:fill="FFFFFF"/>
                            <w:suppressAutoHyphens w:val="0"/>
                            <w:autoSpaceDE/>
                            <w:autoSpaceDN/>
                            <w:adjustRightInd/>
                            <w:snapToGrid/>
                            <w:spacing w:after="0" w:line="240" w:lineRule="auto"/>
                            <w:textAlignment w:val="auto"/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val="en-US" w:eastAsia="en-GB"/>
                            </w:rPr>
                          </w:pPr>
                          <w:r w:rsidRPr="003257F4"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val="en-US" w:eastAsia="en-GB"/>
                            </w:rPr>
                            <w:t>WWF® and ©1986 Panda Symbol are owned by WWF. All rights reserved.</w:t>
                          </w:r>
                        </w:p>
                        <w:p w14:paraId="13135DCD" w14:textId="77777777" w:rsidR="00AD5B6F" w:rsidRDefault="00AD5B6F" w:rsidP="007C1CD9">
                          <w:pPr>
                            <w:shd w:val="clear" w:color="auto" w:fill="FFFFFF"/>
                            <w:suppressAutoHyphens w:val="0"/>
                            <w:autoSpaceDE/>
                            <w:autoSpaceDN/>
                            <w:adjustRightInd/>
                            <w:snapToGrid/>
                            <w:spacing w:after="0" w:line="240" w:lineRule="auto"/>
                            <w:textAlignment w:val="auto"/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val="en-US" w:eastAsia="en-GB"/>
                            </w:rPr>
                          </w:pPr>
                        </w:p>
                        <w:p w14:paraId="51699375" w14:textId="5D5B4FDB" w:rsidR="0029033A" w:rsidRDefault="0029033A" w:rsidP="007C1CD9">
                          <w:pPr>
                            <w:shd w:val="clear" w:color="auto" w:fill="FFFFFF"/>
                            <w:suppressAutoHyphens w:val="0"/>
                            <w:autoSpaceDE/>
                            <w:autoSpaceDN/>
                            <w:adjustRightInd/>
                            <w:snapToGrid/>
                            <w:spacing w:after="0" w:line="240" w:lineRule="auto"/>
                            <w:textAlignment w:val="auto"/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val="en-US" w:eastAsia="en-GB"/>
                            </w:rPr>
                          </w:pPr>
                          <w:r w:rsidRPr="008B01A8"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val="en-US" w:eastAsia="en-GB"/>
                            </w:rPr>
                            <w:t>WWF, 28 rue Mauverney, 1196 Gland, Switzerland. Tel. +41 22 364 9111</w:t>
                          </w:r>
                        </w:p>
                        <w:p w14:paraId="5A4AD5EE" w14:textId="77777777" w:rsidR="0029033A" w:rsidRPr="008B01A8" w:rsidRDefault="0029033A" w:rsidP="007C1CD9">
                          <w:pPr>
                            <w:shd w:val="clear" w:color="auto" w:fill="FFFFFF"/>
                            <w:suppressAutoHyphens w:val="0"/>
                            <w:autoSpaceDE/>
                            <w:autoSpaceDN/>
                            <w:adjustRightInd/>
                            <w:snapToGrid/>
                            <w:spacing w:after="0" w:line="240" w:lineRule="auto"/>
                            <w:textAlignment w:val="auto"/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eastAsia="en-GB"/>
                            </w:rPr>
                          </w:pPr>
                        </w:p>
                        <w:p w14:paraId="40101899" w14:textId="7D066CE3" w:rsidR="0029033A" w:rsidRPr="00AD5B6F" w:rsidRDefault="0029033A" w:rsidP="007C1CD9">
                          <w:pPr>
                            <w:shd w:val="clear" w:color="auto" w:fill="FFFFFF"/>
                            <w:suppressAutoHyphens w:val="0"/>
                            <w:autoSpaceDE/>
                            <w:autoSpaceDN/>
                            <w:adjustRightInd/>
                            <w:snapToGrid/>
                            <w:spacing w:after="0" w:line="240" w:lineRule="auto"/>
                            <w:textAlignment w:val="auto"/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eastAsia="en-GB"/>
                            </w:rPr>
                          </w:pPr>
                          <w:r w:rsidRPr="008B01A8">
                            <w:rPr>
                              <w:rFonts w:eastAsia="Times New Roman"/>
                              <w:color w:val="222222"/>
                              <w:sz w:val="12"/>
                              <w:szCs w:val="12"/>
                              <w:lang w:val="en-US" w:eastAsia="en-GB"/>
                            </w:rPr>
                            <w:t>CH-550.0.128.920-7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BF9F4A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176.35pt;margin-top:12.65pt;width:281.5pt;height:5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" filled="f" stroked="f" strokeweight=".5pt">
              <v:textbox inset="0,0,0,0">
                <w:txbxContent>
                  <w:p w14:paraId="72DE832D" w14:textId="16A1A9D6" w:rsidR="00AD5B6F" w:rsidRDefault="00AD5B6F" w:rsidP="007C1CD9">
                    <w:pPr>
                      <w:shd w:val="clear" w:color="auto" w:fill="FFFFFF"/>
                      <w:suppressAutoHyphens w:val="0"/>
                      <w:autoSpaceDE/>
                      <w:autoSpaceDN/>
                      <w:adjustRightInd/>
                      <w:snapToGrid/>
                      <w:spacing w:after="0" w:line="240" w:lineRule="auto"/>
                      <w:textAlignment w:val="auto"/>
                      <w:rPr>
                        <w:rFonts w:eastAsia="Times New Roman"/>
                        <w:color w:val="222222"/>
                        <w:sz w:val="12"/>
                        <w:szCs w:val="12"/>
                        <w:lang w:val="en-US" w:eastAsia="en-GB"/>
                      </w:rPr>
                    </w:pPr>
                    <w:r w:rsidRPr="003257F4">
                      <w:rPr>
                        <w:rFonts w:eastAsia="Times New Roman"/>
                        <w:color w:val="222222"/>
                        <w:sz w:val="12"/>
                        <w:szCs w:val="12"/>
                        <w:lang w:val="en-US" w:eastAsia="en-GB"/>
                      </w:rPr>
                      <w:t>WWF® and ©1986 Panda Symbol are owned by WWF. All rights reserved.</w:t>
                    </w:r>
                  </w:p>
                  <w:p w14:paraId="13135DCD" w14:textId="77777777" w:rsidR="00AD5B6F" w:rsidRDefault="00AD5B6F" w:rsidP="007C1CD9">
                    <w:pPr>
                      <w:shd w:val="clear" w:color="auto" w:fill="FFFFFF"/>
                      <w:suppressAutoHyphens w:val="0"/>
                      <w:autoSpaceDE/>
                      <w:autoSpaceDN/>
                      <w:adjustRightInd/>
                      <w:snapToGrid/>
                      <w:spacing w:after="0" w:line="240" w:lineRule="auto"/>
                      <w:textAlignment w:val="auto"/>
                      <w:rPr>
                        <w:rFonts w:eastAsia="Times New Roman"/>
                        <w:color w:val="222222"/>
                        <w:sz w:val="12"/>
                        <w:szCs w:val="12"/>
                        <w:lang w:val="en-US" w:eastAsia="en-GB"/>
                      </w:rPr>
                    </w:pPr>
                  </w:p>
                  <w:p w14:paraId="51699375" w14:textId="5D5B4FDB" w:rsidR="0029033A" w:rsidRDefault="0029033A" w:rsidP="007C1CD9">
                    <w:pPr>
                      <w:shd w:val="clear" w:color="auto" w:fill="FFFFFF"/>
                      <w:suppressAutoHyphens w:val="0"/>
                      <w:autoSpaceDE/>
                      <w:autoSpaceDN/>
                      <w:adjustRightInd/>
                      <w:snapToGrid/>
                      <w:spacing w:after="0" w:line="240" w:lineRule="auto"/>
                      <w:textAlignment w:val="auto"/>
                      <w:rPr>
                        <w:rFonts w:eastAsia="Times New Roman"/>
                        <w:color w:val="222222"/>
                        <w:sz w:val="12"/>
                        <w:szCs w:val="12"/>
                        <w:lang w:val="en-US" w:eastAsia="en-GB"/>
                      </w:rPr>
                    </w:pPr>
                    <w:r w:rsidRPr="008B01A8">
                      <w:rPr>
                        <w:rFonts w:eastAsia="Times New Roman"/>
                        <w:color w:val="222222"/>
                        <w:sz w:val="12"/>
                        <w:szCs w:val="12"/>
                        <w:lang w:val="en-US" w:eastAsia="en-GB"/>
                      </w:rPr>
                      <w:t>WWF, 28 rue Mauverney, 1196 Gland, Switzerland. Tel. +41 22 364 9111</w:t>
                    </w:r>
                  </w:p>
                  <w:p w14:paraId="5A4AD5EE" w14:textId="77777777" w:rsidR="0029033A" w:rsidRPr="008B01A8" w:rsidRDefault="0029033A" w:rsidP="007C1CD9">
                    <w:pPr>
                      <w:shd w:val="clear" w:color="auto" w:fill="FFFFFF"/>
                      <w:suppressAutoHyphens w:val="0"/>
                      <w:autoSpaceDE/>
                      <w:autoSpaceDN/>
                      <w:adjustRightInd/>
                      <w:snapToGrid/>
                      <w:spacing w:after="0" w:line="240" w:lineRule="auto"/>
                      <w:textAlignment w:val="auto"/>
                      <w:rPr>
                        <w:rFonts w:eastAsia="Times New Roman"/>
                        <w:color w:val="222222"/>
                        <w:sz w:val="12"/>
                        <w:szCs w:val="12"/>
                        <w:lang w:eastAsia="en-GB"/>
                      </w:rPr>
                    </w:pPr>
                  </w:p>
                  <w:p w14:paraId="40101899" w14:textId="7D066CE3" w:rsidR="0029033A" w:rsidRPr="00AD5B6F" w:rsidRDefault="0029033A" w:rsidP="007C1CD9">
                    <w:pPr>
                      <w:shd w:val="clear" w:color="auto" w:fill="FFFFFF"/>
                      <w:suppressAutoHyphens w:val="0"/>
                      <w:autoSpaceDE/>
                      <w:autoSpaceDN/>
                      <w:adjustRightInd/>
                      <w:snapToGrid/>
                      <w:spacing w:after="0" w:line="240" w:lineRule="auto"/>
                      <w:textAlignment w:val="auto"/>
                      <w:rPr>
                        <w:rFonts w:eastAsia="Times New Roman"/>
                        <w:color w:val="222222"/>
                        <w:sz w:val="12"/>
                        <w:szCs w:val="12"/>
                        <w:lang w:eastAsia="en-GB"/>
                      </w:rPr>
                    </w:pPr>
                    <w:r w:rsidRPr="008B01A8">
                      <w:rPr>
                        <w:rFonts w:eastAsia="Times New Roman"/>
                        <w:color w:val="222222"/>
                        <w:sz w:val="12"/>
                        <w:szCs w:val="12"/>
                        <w:lang w:val="en-US" w:eastAsia="en-GB"/>
                      </w:rPr>
                      <w:t>CH-550.0.128.920-7</w:t>
                    </w:r>
                  </w:p>
                </w:txbxContent>
              </v:textbox>
            </v:shape>
          </w:pict>
        </mc:Fallback>
      </mc:AlternateContent>
    </w:r>
    <w:r w:rsidR="0029033A">
      <w:rPr>
        <w:noProof/>
      </w:rPr>
      <w:drawing>
        <wp:anchor distT="0" distB="0" distL="114300" distR="114300" simplePos="0" relativeHeight="251660288" behindDoc="0" locked="0" layoutInCell="1" allowOverlap="1" wp14:anchorId="4A6FFFF6" wp14:editId="45BB5CAE">
          <wp:simplePos x="0" y="0"/>
          <wp:positionH relativeFrom="page">
            <wp:posOffset>220345</wp:posOffset>
          </wp:positionH>
          <wp:positionV relativeFrom="page">
            <wp:posOffset>9847580</wp:posOffset>
          </wp:positionV>
          <wp:extent cx="1983740" cy="662305"/>
          <wp:effectExtent l="0" t="0" r="0" b="0"/>
          <wp:wrapNone/>
          <wp:docPr id="38" name="Picture 3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864A5" w14:textId="77777777" w:rsidR="00615E63" w:rsidRDefault="00615E63" w:rsidP="00411302">
      <w:pPr>
        <w:spacing w:after="0" w:line="240" w:lineRule="auto"/>
      </w:pPr>
      <w:r>
        <w:separator/>
      </w:r>
    </w:p>
  </w:footnote>
  <w:footnote w:type="continuationSeparator" w:id="0">
    <w:p w14:paraId="3A3271E9" w14:textId="77777777" w:rsidR="00615E63" w:rsidRDefault="00615E63" w:rsidP="00411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7D95C" w14:textId="77777777" w:rsidR="00D72478" w:rsidRDefault="00D72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04CCA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FAB8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9E2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308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5AB1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9E6A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3A5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DC09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5EC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CC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71DAD"/>
    <w:multiLevelType w:val="hybridMultilevel"/>
    <w:tmpl w:val="DA62766C"/>
    <w:lvl w:ilvl="0" w:tplc="90C8E0D4">
      <w:start w:val="1"/>
      <w:numFmt w:val="bullet"/>
      <w:pStyle w:val="List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5646C"/>
    <w:multiLevelType w:val="hybridMultilevel"/>
    <w:tmpl w:val="EA542A62"/>
    <w:lvl w:ilvl="0" w:tplc="659CABD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displayBackgroundShape/>
  <w:gutterAtTop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52"/>
  <w:drawingGridVerticalSpacing w:val="352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E8"/>
    <w:rsid w:val="00060310"/>
    <w:rsid w:val="000C03B8"/>
    <w:rsid w:val="00110E22"/>
    <w:rsid w:val="00126B56"/>
    <w:rsid w:val="00127220"/>
    <w:rsid w:val="001A7950"/>
    <w:rsid w:val="001B00D2"/>
    <w:rsid w:val="001C4AD3"/>
    <w:rsid w:val="001F18F1"/>
    <w:rsid w:val="00200C69"/>
    <w:rsid w:val="00211B3D"/>
    <w:rsid w:val="00257ED9"/>
    <w:rsid w:val="00281AA8"/>
    <w:rsid w:val="0029033A"/>
    <w:rsid w:val="0029171C"/>
    <w:rsid w:val="002C07C8"/>
    <w:rsid w:val="002D0202"/>
    <w:rsid w:val="002D69E8"/>
    <w:rsid w:val="002E0263"/>
    <w:rsid w:val="002F3ACD"/>
    <w:rsid w:val="00317B3E"/>
    <w:rsid w:val="00324D91"/>
    <w:rsid w:val="003257F4"/>
    <w:rsid w:val="00330A14"/>
    <w:rsid w:val="003454D2"/>
    <w:rsid w:val="00362EC8"/>
    <w:rsid w:val="00384B14"/>
    <w:rsid w:val="00385906"/>
    <w:rsid w:val="003866EB"/>
    <w:rsid w:val="003908CD"/>
    <w:rsid w:val="003C6FBB"/>
    <w:rsid w:val="003F01AC"/>
    <w:rsid w:val="003F1336"/>
    <w:rsid w:val="00411302"/>
    <w:rsid w:val="0041772A"/>
    <w:rsid w:val="00437EC3"/>
    <w:rsid w:val="00446520"/>
    <w:rsid w:val="00446B41"/>
    <w:rsid w:val="00470EB1"/>
    <w:rsid w:val="00491F3F"/>
    <w:rsid w:val="004B04EC"/>
    <w:rsid w:val="004C4E7A"/>
    <w:rsid w:val="004C7F46"/>
    <w:rsid w:val="005111E2"/>
    <w:rsid w:val="005B6E63"/>
    <w:rsid w:val="00603B6B"/>
    <w:rsid w:val="00615E63"/>
    <w:rsid w:val="00690455"/>
    <w:rsid w:val="006965DA"/>
    <w:rsid w:val="00696B95"/>
    <w:rsid w:val="006C1C0D"/>
    <w:rsid w:val="006C4A39"/>
    <w:rsid w:val="006D0CE1"/>
    <w:rsid w:val="006D205D"/>
    <w:rsid w:val="006F44F5"/>
    <w:rsid w:val="00700865"/>
    <w:rsid w:val="00743F37"/>
    <w:rsid w:val="00796FAD"/>
    <w:rsid w:val="007A2704"/>
    <w:rsid w:val="007C163F"/>
    <w:rsid w:val="007C1CD9"/>
    <w:rsid w:val="007C3968"/>
    <w:rsid w:val="00822DC7"/>
    <w:rsid w:val="00832174"/>
    <w:rsid w:val="00855054"/>
    <w:rsid w:val="008A07CA"/>
    <w:rsid w:val="008C501F"/>
    <w:rsid w:val="008E5EDD"/>
    <w:rsid w:val="008F0471"/>
    <w:rsid w:val="00933132"/>
    <w:rsid w:val="00933707"/>
    <w:rsid w:val="0094756B"/>
    <w:rsid w:val="00954A9B"/>
    <w:rsid w:val="0098435F"/>
    <w:rsid w:val="00990B86"/>
    <w:rsid w:val="009E10A9"/>
    <w:rsid w:val="00A24F6F"/>
    <w:rsid w:val="00A32AAE"/>
    <w:rsid w:val="00A75747"/>
    <w:rsid w:val="00A77730"/>
    <w:rsid w:val="00A867C8"/>
    <w:rsid w:val="00AA5D2F"/>
    <w:rsid w:val="00AD5B6F"/>
    <w:rsid w:val="00B35EB0"/>
    <w:rsid w:val="00B37EAC"/>
    <w:rsid w:val="00B46AF1"/>
    <w:rsid w:val="00B70C04"/>
    <w:rsid w:val="00BA7C2C"/>
    <w:rsid w:val="00BB42A2"/>
    <w:rsid w:val="00BD16B8"/>
    <w:rsid w:val="00BD53CF"/>
    <w:rsid w:val="00BF2FA1"/>
    <w:rsid w:val="00C22AA9"/>
    <w:rsid w:val="00C41E0D"/>
    <w:rsid w:val="00C76D55"/>
    <w:rsid w:val="00C91FCB"/>
    <w:rsid w:val="00CD498B"/>
    <w:rsid w:val="00CD7613"/>
    <w:rsid w:val="00D72478"/>
    <w:rsid w:val="00D767CB"/>
    <w:rsid w:val="00D812E0"/>
    <w:rsid w:val="00DB2D1F"/>
    <w:rsid w:val="00DB7496"/>
    <w:rsid w:val="00DD0EB2"/>
    <w:rsid w:val="00DD672B"/>
    <w:rsid w:val="00DE3CA2"/>
    <w:rsid w:val="00E13D76"/>
    <w:rsid w:val="00E37E35"/>
    <w:rsid w:val="00E42F92"/>
    <w:rsid w:val="00E4676C"/>
    <w:rsid w:val="00E54A99"/>
    <w:rsid w:val="00E64BE6"/>
    <w:rsid w:val="00E653DA"/>
    <w:rsid w:val="00E77903"/>
    <w:rsid w:val="00E912F7"/>
    <w:rsid w:val="00EA0354"/>
    <w:rsid w:val="00ED7C35"/>
    <w:rsid w:val="00EF5C37"/>
    <w:rsid w:val="00EF6277"/>
    <w:rsid w:val="00F543AE"/>
    <w:rsid w:val="00FD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7E54B4"/>
  <w14:defaultImageDpi w14:val="32767"/>
  <w15:chartTrackingRefBased/>
  <w15:docId w15:val="{9B5258DC-E026-B745-AF83-8F34D2D4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C1CD9"/>
    <w:pPr>
      <w:suppressAutoHyphens/>
      <w:autoSpaceDE w:val="0"/>
      <w:autoSpaceDN w:val="0"/>
      <w:adjustRightInd w:val="0"/>
      <w:snapToGrid w:val="0"/>
      <w:spacing w:after="227" w:line="280" w:lineRule="atLeast"/>
      <w:textAlignment w:val="center"/>
    </w:pPr>
    <w:rPr>
      <w:rFonts w:ascii="Arial" w:hAnsi="Arial" w:cs="Arial"/>
      <w:color w:val="00000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087"/>
    <w:pPr>
      <w:spacing w:after="624" w:line="180" w:lineRule="auto"/>
      <w:outlineLvl w:val="0"/>
    </w:pPr>
    <w:rPr>
      <w:rFonts w:ascii="WWF" w:hAnsi="WWF"/>
      <w:sz w:val="62"/>
      <w:szCs w:val="62"/>
    </w:rPr>
  </w:style>
  <w:style w:type="paragraph" w:styleId="Heading2">
    <w:name w:val="heading 2"/>
    <w:next w:val="Normal"/>
    <w:link w:val="Heading2Char"/>
    <w:uiPriority w:val="9"/>
    <w:unhideWhenUsed/>
    <w:qFormat/>
    <w:rsid w:val="00FD7087"/>
    <w:pPr>
      <w:suppressAutoHyphens/>
      <w:adjustRightInd w:val="0"/>
      <w:snapToGrid w:val="0"/>
      <w:spacing w:line="180" w:lineRule="auto"/>
      <w:outlineLvl w:val="1"/>
    </w:pPr>
    <w:rPr>
      <w:rFonts w:ascii="WWF" w:hAnsi="WWF" w:cs="Arial"/>
      <w:bCs/>
      <w:color w:val="000000"/>
      <w:sz w:val="3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acticeTitleDate">
    <w:name w:val="Practice Title &amp; Date"/>
    <w:basedOn w:val="Normal"/>
    <w:qFormat/>
    <w:rsid w:val="00EF6277"/>
    <w:pPr>
      <w:spacing w:after="0" w:line="120" w:lineRule="exact"/>
    </w:pPr>
    <w:rPr>
      <w:caps/>
      <w:color w:val="FFFFFF"/>
      <w:sz w:val="19"/>
      <w:szCs w:val="19"/>
    </w:rPr>
  </w:style>
  <w:style w:type="paragraph" w:customStyle="1" w:styleId="FACTSHEET">
    <w:name w:val="FACTSHEET"/>
    <w:basedOn w:val="Title"/>
    <w:qFormat/>
    <w:rsid w:val="00281AA8"/>
    <w:pPr>
      <w:spacing w:line="120" w:lineRule="auto"/>
      <w:contextualSpacing w:val="0"/>
    </w:pPr>
    <w:rPr>
      <w:rFonts w:ascii="WWF" w:hAnsi="WWF" w:cs="Times New Roman (Body CS)"/>
      <w:color w:val="FFFFFF"/>
      <w:spacing w:val="0"/>
      <w:kern w:val="0"/>
      <w:sz w:val="74"/>
      <w:szCs w:val="74"/>
    </w:rPr>
  </w:style>
  <w:style w:type="paragraph" w:styleId="Title">
    <w:name w:val="Title"/>
    <w:basedOn w:val="Normal"/>
    <w:next w:val="Normal"/>
    <w:link w:val="TitleChar"/>
    <w:uiPriority w:val="10"/>
    <w:qFormat/>
    <w:rsid w:val="00CD498B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CD498B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BasicParagraph">
    <w:name w:val="[Basic Paragraph]"/>
    <w:basedOn w:val="Normal"/>
    <w:uiPriority w:val="99"/>
    <w:rsid w:val="00126B56"/>
    <w:pPr>
      <w:spacing w:line="288" w:lineRule="auto"/>
    </w:pPr>
    <w:rPr>
      <w:rFonts w:ascii="MinionPro-Regular" w:hAnsi="MinionPro-Regular" w:cs="MinionPro-Regula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B56"/>
    <w:pPr>
      <w:spacing w:after="0"/>
    </w:pPr>
    <w:rPr>
      <w:b/>
    </w:rPr>
  </w:style>
  <w:style w:type="character" w:customStyle="1" w:styleId="SubtitleChar">
    <w:name w:val="Subtitle Char"/>
    <w:link w:val="Subtitle"/>
    <w:uiPriority w:val="11"/>
    <w:rsid w:val="00126B56"/>
    <w:rPr>
      <w:rFonts w:ascii="Arial" w:hAnsi="Arial" w:cs="Arial"/>
      <w:b/>
      <w:color w:val="000000"/>
      <w:sz w:val="20"/>
      <w:szCs w:val="20"/>
    </w:rPr>
  </w:style>
  <w:style w:type="character" w:customStyle="1" w:styleId="Heading1Char">
    <w:name w:val="Heading 1 Char"/>
    <w:link w:val="Heading1"/>
    <w:uiPriority w:val="9"/>
    <w:rsid w:val="00FD7087"/>
    <w:rPr>
      <w:rFonts w:ascii="WWF" w:hAnsi="WWF" w:cs="Arial"/>
      <w:color w:val="000000"/>
      <w:sz w:val="62"/>
      <w:szCs w:val="62"/>
      <w:lang w:eastAsia="en-US"/>
    </w:rPr>
  </w:style>
  <w:style w:type="character" w:customStyle="1" w:styleId="Heading2Char">
    <w:name w:val="Heading 2 Char"/>
    <w:link w:val="Heading2"/>
    <w:uiPriority w:val="9"/>
    <w:rsid w:val="00FD7087"/>
    <w:rPr>
      <w:rFonts w:ascii="WWF" w:hAnsi="WWF" w:cs="Arial"/>
      <w:bCs/>
      <w:color w:val="000000"/>
      <w:sz w:val="32"/>
      <w:szCs w:val="28"/>
      <w:lang w:eastAsia="en-US"/>
    </w:rPr>
  </w:style>
  <w:style w:type="paragraph" w:customStyle="1" w:styleId="Pull-OutHeader">
    <w:name w:val="Pull-Out Header"/>
    <w:basedOn w:val="Normal"/>
    <w:qFormat/>
    <w:rsid w:val="00FD7087"/>
    <w:pPr>
      <w:spacing w:after="1021" w:line="192" w:lineRule="auto"/>
    </w:pPr>
    <w:rPr>
      <w:rFonts w:ascii="WWF" w:hAnsi="WWF"/>
      <w:color w:val="FFFFFF"/>
      <w:sz w:val="32"/>
      <w:szCs w:val="32"/>
    </w:rPr>
  </w:style>
  <w:style w:type="paragraph" w:styleId="ListBullet">
    <w:name w:val="List Bullet"/>
    <w:basedOn w:val="Normal"/>
    <w:uiPriority w:val="99"/>
    <w:unhideWhenUsed/>
    <w:rsid w:val="009E10A9"/>
    <w:pPr>
      <w:numPr>
        <w:numId w:val="12"/>
      </w:numPr>
      <w:contextualSpacing/>
    </w:pPr>
  </w:style>
  <w:style w:type="paragraph" w:customStyle="1" w:styleId="BulletsWhite">
    <w:name w:val="Bullets White"/>
    <w:basedOn w:val="ListBullet"/>
    <w:qFormat/>
    <w:rsid w:val="00D812E0"/>
    <w:pPr>
      <w:spacing w:line="240" w:lineRule="atLeast"/>
      <w:contextualSpacing w:val="0"/>
    </w:pPr>
    <w:rPr>
      <w:color w:val="FFFFFF"/>
      <w:sz w:val="16"/>
    </w:rPr>
  </w:style>
  <w:style w:type="character" w:customStyle="1" w:styleId="Bold">
    <w:name w:val="Bold"/>
    <w:uiPriority w:val="1"/>
    <w:qFormat/>
    <w:rsid w:val="005111E2"/>
    <w:rPr>
      <w:b/>
    </w:rPr>
  </w:style>
  <w:style w:type="paragraph" w:styleId="Header">
    <w:name w:val="header"/>
    <w:basedOn w:val="Normal"/>
    <w:link w:val="HeaderChar"/>
    <w:uiPriority w:val="99"/>
    <w:unhideWhenUsed/>
    <w:rsid w:val="00411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11302"/>
    <w:rPr>
      <w:rFonts w:ascii="Arial" w:hAnsi="Arial" w:cs="Arial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B7496"/>
    <w:pPr>
      <w:spacing w:after="0" w:line="240" w:lineRule="auto"/>
    </w:pPr>
    <w:rPr>
      <w:rFonts w:ascii="WWF" w:hAnsi="WWF" w:cs="WWF"/>
      <w:caps/>
      <w:sz w:val="18"/>
      <w:szCs w:val="18"/>
    </w:rPr>
  </w:style>
  <w:style w:type="character" w:customStyle="1" w:styleId="FooterChar">
    <w:name w:val="Footer Char"/>
    <w:link w:val="Footer"/>
    <w:uiPriority w:val="99"/>
    <w:rsid w:val="00DB7496"/>
    <w:rPr>
      <w:rFonts w:ascii="WWF" w:hAnsi="WWF" w:cs="WWF"/>
      <w:caps/>
      <w:color w:val="000000"/>
      <w:sz w:val="18"/>
      <w:szCs w:val="18"/>
    </w:rPr>
  </w:style>
  <w:style w:type="character" w:customStyle="1" w:styleId="White">
    <w:name w:val="White"/>
    <w:uiPriority w:val="1"/>
    <w:qFormat/>
    <w:rsid w:val="00933707"/>
    <w:rPr>
      <w:caps w:val="0"/>
      <w:smallCaps w:val="0"/>
      <w:strike w:val="0"/>
      <w:dstrike w:val="0"/>
      <w:noProof/>
      <w:vanish w:val="0"/>
      <w:color w:val="FFFFFF"/>
      <w:vertAlign w:val="baseline"/>
    </w:rPr>
  </w:style>
  <w:style w:type="paragraph" w:customStyle="1" w:styleId="SmallBody">
    <w:name w:val="Small Body"/>
    <w:basedOn w:val="Normal"/>
    <w:qFormat/>
    <w:rsid w:val="005B6E63"/>
    <w:pPr>
      <w:spacing w:before="80" w:after="142" w:line="240" w:lineRule="atLeast"/>
    </w:pPr>
    <w:rPr>
      <w:sz w:val="16"/>
      <w:szCs w:val="16"/>
    </w:rPr>
  </w:style>
  <w:style w:type="paragraph" w:customStyle="1" w:styleId="BulletsSmall">
    <w:name w:val="Bullets Small"/>
    <w:basedOn w:val="ListBullet"/>
    <w:qFormat/>
    <w:rsid w:val="00832174"/>
    <w:pPr>
      <w:spacing w:before="80" w:after="142" w:line="240" w:lineRule="atLeast"/>
      <w:contextualSpacing w:val="0"/>
    </w:pPr>
    <w:rPr>
      <w:sz w:val="16"/>
      <w:szCs w:val="16"/>
    </w:rPr>
  </w:style>
  <w:style w:type="paragraph" w:customStyle="1" w:styleId="SmallBodycopy">
    <w:name w:val="Small Bodycopy"/>
    <w:basedOn w:val="Normal"/>
    <w:uiPriority w:val="99"/>
    <w:rsid w:val="00DD0EB2"/>
    <w:pPr>
      <w:snapToGrid/>
      <w:spacing w:after="107" w:line="180" w:lineRule="atLeast"/>
    </w:pPr>
    <w:rPr>
      <w:rFonts w:ascii="Georgia" w:hAnsi="Georgia" w:cs="Georgia"/>
      <w:sz w:val="14"/>
      <w:szCs w:val="14"/>
    </w:rPr>
  </w:style>
  <w:style w:type="paragraph" w:customStyle="1" w:styleId="Legal">
    <w:name w:val="Legal"/>
    <w:basedOn w:val="Normal"/>
    <w:qFormat/>
    <w:rsid w:val="00E64BE6"/>
    <w:pPr>
      <w:spacing w:after="120" w:line="240" w:lineRule="auto"/>
    </w:pPr>
    <w:rPr>
      <w:sz w:val="12"/>
      <w:szCs w:val="12"/>
    </w:rPr>
  </w:style>
  <w:style w:type="paragraph" w:customStyle="1" w:styleId="CopyrightCredit">
    <w:name w:val="Copyright Credit"/>
    <w:basedOn w:val="Normal"/>
    <w:uiPriority w:val="99"/>
    <w:rsid w:val="003908CD"/>
    <w:pPr>
      <w:snapToGrid/>
      <w:spacing w:after="113" w:line="160" w:lineRule="atLeast"/>
    </w:pPr>
    <w:rPr>
      <w:sz w:val="12"/>
      <w:szCs w:val="1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EC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EC8"/>
    <w:rPr>
      <w:rFonts w:ascii="Times New Roman" w:hAnsi="Times New Roman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2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aelenekoh/OneDrive%20-%20Nanyang%20Technological%20University/OneDrive%20-%20Nanyang%20Technological%20University/WWF/WWF%20Factsheet%20Word%20Template/WWF_A4_Factsheet_Template_5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67D60E-A822-8F48-B860-3ED01D87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WWF_A4_Factsheet_Template_5a.dotx</Template>
  <TotalTime>14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#KOH RAELENE#</cp:lastModifiedBy>
  <cp:revision>3</cp:revision>
  <cp:lastPrinted>2021-05-05T03:22:00Z</cp:lastPrinted>
  <dcterms:created xsi:type="dcterms:W3CDTF">2021-05-05T03:08:00Z</dcterms:created>
  <dcterms:modified xsi:type="dcterms:W3CDTF">2021-06-17T06:44:00Z</dcterms:modified>
</cp:coreProperties>
</file>